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vsd" ContentType="application/vnd.visio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2FD91F" w14:textId="2A270DCF" w:rsidR="00833726" w:rsidRPr="004D6831" w:rsidRDefault="00833726" w:rsidP="00DE4CA1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  <w:sz w:val="24"/>
          <w:szCs w:val="24"/>
        </w:rPr>
      </w:pPr>
      <w:bookmarkStart w:id="0" w:name="_Hlk75113831"/>
      <w:r w:rsidRPr="004D6831">
        <w:rPr>
          <w:rFonts w:ascii="Chu Van An" w:hAnsi="Chu Van An" w:cs="Chu Van An"/>
          <w:noProof/>
          <w:color w:val="0000CC"/>
          <w:sz w:val="24"/>
          <w:szCs w:val="24"/>
        </w:rPr>
        <mc:AlternateContent>
          <mc:Choice Requires="wpg">
            <w:drawing>
              <wp:inline distT="0" distB="0" distL="0" distR="0" wp14:anchorId="37499890" wp14:editId="7268232C">
                <wp:extent cx="6552403" cy="976807"/>
                <wp:effectExtent l="19050" t="0" r="58420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52403" cy="976807"/>
                          <a:chOff x="76688" y="27549"/>
                          <a:chExt cx="6649775" cy="1233673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76688" y="27549"/>
                            <a:ext cx="1708045" cy="1233673"/>
                            <a:chOff x="81420" y="27549"/>
                            <a:chExt cx="1813451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155669" y="99160"/>
                              <a:ext cx="1739202" cy="5723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4952E51A" w:rsidR="00E62F77" w:rsidRDefault="00630D02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Hình học</w:t>
                                </w:r>
                                <w:r w:rsidR="00E62F77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="00E62F77"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➓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428243" y="671981"/>
                              <a:ext cx="1351998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77777777" w:rsidR="00E62F77" w:rsidRPr="00EF47DA" w:rsidRDefault="00E62F77" w:rsidP="00833726">
                                <w:pPr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EF47DA"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Chương 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1"/>
                            <a:ext cx="5054656" cy="680679"/>
                            <a:chOff x="1671807" y="349901"/>
                            <a:chExt cx="5237659" cy="681670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237659" cy="681670"/>
                              <a:chOff x="1671807" y="349901"/>
                              <a:chExt cx="5237659" cy="681670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28184"/>
                                <a:ext cx="5133776" cy="552814"/>
                                <a:chOff x="1775690" y="428184"/>
                                <a:chExt cx="5133776" cy="552814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704" y="428184"/>
                                  <a:ext cx="5025762" cy="552814"/>
                                  <a:chOff x="1883704" y="428148"/>
                                  <a:chExt cx="5025762" cy="553223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704" y="428148"/>
                                    <a:ext cx="5025762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65461"/>
                                    <a:ext cx="3905128" cy="485775"/>
                                    <a:chOff x="2905011" y="465461"/>
                                    <a:chExt cx="3905128" cy="485775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526689"/>
                                      <a:ext cx="3887052" cy="384992"/>
                                      <a:chOff x="2923087" y="526689"/>
                                      <a:chExt cx="3887052" cy="384992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3049620" y="526689"/>
                                        <a:ext cx="3760519" cy="384992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983AECE" w14:textId="3E34E98A" w:rsidR="00E62F77" w:rsidRPr="00B619A8" w:rsidRDefault="00630D02" w:rsidP="009619AC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>
                                            <w:rPr>
                                              <w:rFonts w:ascii="Chu Van An" w:hAnsi="Chu Van An" w:cs="Chu Van An"/>
                                              <w:b/>
                                              <w:color w:val="0000CC"/>
                                              <w:sz w:val="28"/>
                                              <w:szCs w:val="28"/>
                                            </w:rPr>
                                            <w:t>CÁC ĐỊNH NGHĨA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17263804" w:rsidR="00E62F77" w:rsidRDefault="00E62F77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="00630D02"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➀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15.95pt;height:76.9pt;mso-position-horizontal-relative:char;mso-position-vertical-relative:line" coordorigin="766,275" coordsize="66497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">
                <v:group id="Group 19" o:spid="_x0000_s1027" style="position:absolute;left:766;top:275;width:17081;height:12337" coordorigin="814,275" coordsize="18134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1556;top:991;width:17392;height:57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4952E51A" w:rsidR="00E62F77" w:rsidRDefault="00630D02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Hình học</w:t>
                          </w:r>
                          <w:r w:rsidR="00E62F77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 </w:t>
                          </w:r>
                          <w:r w:rsidR="00E62F77"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➓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282;top:6719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77777777" w:rsidR="00E62F77" w:rsidRPr="00EF47DA" w:rsidRDefault="00E62F77" w:rsidP="00833726">
                          <w:pPr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EF47DA"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Chương 1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50546;height:6806" coordorigin="16718,3499" coordsize="5237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2376;height:6816" coordorigin="16718,3499" coordsize="5237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281;width:51338;height:5528" coordorigin="17756,4281" coordsize="51337,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7;top:4281;width:50257;height:5528" coordorigin="18837,4281" coordsize="50257,5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7;top:4281;width:50257;height:5532;visibility:visible;mso-wrap-style:square;v-text-anchor:middle" coordsize="5025762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" path="m,l4825556,r200206,200206l5025762,553223,,553223,,xe" fillcolor="#fffff7" stroked="f" strokeweight="1.25pt">
                          <v:fill r:id="rId8" o:title="" color2="#f0d5ff" type="pattern"/>
                          <v:path arrowok="t" o:connecttype="custom" o:connectlocs="0,0;4825556,0;5025762,200206;5025762,553223;0,553223;0,0" o:connectangles="0,0,0,0,0,0"/>
                        </v:shape>
                        <v:group id="Group 485" o:spid="_x0000_s1042" style="position:absolute;left:29050;top:4654;width:39051;height:4858" coordorigin="29050,4654" coordsize="3905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5266;width:38871;height:3850" coordorigin="29230,5266" coordsize="38870,3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30496;top:5266;width:37605;height:38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" adj="21310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983AECE" w14:textId="3E34E98A" w:rsidR="00E62F77" w:rsidRPr="00B619A8" w:rsidRDefault="00630D02" w:rsidP="009619AC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 w:val="28"/>
                                        <w:szCs w:val="28"/>
                                      </w:rPr>
                                      <w:t>CÁC ĐỊNH NGHĨA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17263804" w:rsidR="00E62F77" w:rsidRDefault="00E62F77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="00630D02"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➀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62D27517" w:rsidR="00CC3123" w:rsidRPr="004D6831" w:rsidRDefault="00EC5D1C" w:rsidP="00DE4CA1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40CE764" wp14:editId="040192F9">
                <wp:extent cx="3505200" cy="504563"/>
                <wp:effectExtent l="0" t="0" r="38100" b="4826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492"/>
                                      <a:ext cx="2227575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E62F77" w:rsidRPr="00531501" w:rsidRDefault="00E62F77" w:rsidP="00EC5D1C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E62F77" w:rsidRDefault="00E62F77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E62F77" w:rsidRDefault="00E62F77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4;width:22275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" adj="209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E62F77" w:rsidRPr="00531501" w:rsidRDefault="00E62F77" w:rsidP="00EC5D1C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E62F77" w:rsidRDefault="00E62F77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E62F77" w:rsidRDefault="00E62F77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="0045474F">
        <w:rPr>
          <w:rFonts w:ascii="Chu Van An" w:hAnsi="Chu Van An" w:cs="Chu Van An"/>
          <w:sz w:val="24"/>
          <w:szCs w:val="24"/>
        </w:rPr>
        <w:t xml:space="preserve"> </w:t>
      </w:r>
    </w:p>
    <w:p w14:paraId="076487F2" w14:textId="19C154D3" w:rsidR="00EC5D1C" w:rsidRPr="004D6831" w:rsidRDefault="00C12161" w:rsidP="00DE4CA1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A7625D8" wp14:editId="4775E206">
                <wp:extent cx="6615197" cy="2063749"/>
                <wp:effectExtent l="0" t="0" r="14605" b="13335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063749"/>
                          <a:chOff x="-12333" y="-4628"/>
                          <a:chExt cx="6513454" cy="973643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9" y="-32"/>
                            <a:ext cx="6501130" cy="969047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6BF3736" w:rsidR="00E62F77" w:rsidRPr="008D33CD" w:rsidRDefault="00E62F77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EE2DE0E" w14:textId="77777777" w:rsidR="00701B04" w:rsidRDefault="00701B04" w:rsidP="008A36A9">
                              <w:pP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B28547C" w14:textId="40BDDD62" w:rsidR="00E62F77" w:rsidRPr="008D33CD" w:rsidRDefault="00E62F77" w:rsidP="008A36A9">
                              <w:pPr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701B04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8D33CD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Định nghĩa vect</w:t>
                              </w:r>
                              <w:r w:rsidRPr="008D33CD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ơ:</w:t>
                              </w:r>
                            </w:p>
                            <w:tbl>
                              <w:tblPr>
                                <w:tblStyle w:val="TableGrid"/>
                                <w:tblW w:w="10097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290"/>
                                <w:gridCol w:w="3807"/>
                              </w:tblGrid>
                              <w:tr w:rsidR="00E62F77" w:rsidRPr="008D33CD" w14:paraId="1A7FE38E" w14:textId="77777777" w:rsidTr="00701B04">
                                <w:trPr>
                                  <w:trHeight w:val="1859"/>
                                </w:trPr>
                                <w:tc>
                                  <w:tcPr>
                                    <w:tcW w:w="6290" w:type="dxa"/>
                                  </w:tcPr>
                                  <w:p w14:paraId="07536DC0" w14:textId="77777777" w:rsidR="00E62F77" w:rsidRPr="008D33CD" w:rsidRDefault="00E62F77" w:rsidP="008A36A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1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8D33CD"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 w:val="24"/>
                                        <w:szCs w:val="24"/>
                                      </w:rPr>
                                      <w:t> </w:t>
                                    </w:r>
                                    <w:r w:rsidRPr="008D33CD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Vectơ là một đoạn thẳng có hướng.</w:t>
                                    </w:r>
                                  </w:p>
                                  <w:p w14:paraId="26A60C3C" w14:textId="77777777" w:rsidR="00E62F77" w:rsidRPr="008D33CD" w:rsidRDefault="00E62F77" w:rsidP="008A36A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1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8D33CD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8D33CD">
                                      <w:rPr>
                                        <w:rFonts w:ascii="Chu Van An" w:hAnsi="Chu Van An" w:cs="Chu Van An"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400" w:dyaOrig="320" w14:anchorId="490C8E45">
                                        <v:shapetype id="_x0000_t75" coordsize="21600,21600" o:spt="75" o:preferrelative="t" path="m@4@5l@4@11@9@11@9@5xe" filled="f" stroked="f">
                                          <v:stroke joinstyle="miter"/>
                                          <v:formulas>
                                            <v:f eqn="if lineDrawn pixelLineWidth 0"/>
                                            <v:f eqn="sum @0 1 0"/>
                                            <v:f eqn="sum 0 0 @1"/>
                                            <v:f eqn="prod @2 1 2"/>
                                            <v:f eqn="prod @3 21600 pixelWidth"/>
                                            <v:f eqn="prod @3 21600 pixelHeight"/>
                                            <v:f eqn="sum @0 0 1"/>
                                            <v:f eqn="prod @6 1 2"/>
                                            <v:f eqn="prod @7 21600 pixelWidth"/>
                                            <v:f eqn="sum @8 21600 0"/>
                                            <v:f eqn="prod @7 21600 pixelHeight"/>
                                            <v:f eqn="sum @10 21600 0"/>
                                          </v:formulas>
                                          <v:path o:extrusionok="f" gradientshapeok="t" o:connecttype="rect"/>
                                          <o:lock v:ext="edit" aspectratio="t"/>
                                        </v:shapetype>
                                        <v:shape id="_x0000_i1026" type="#_x0000_t75" style="width:17.25pt;height:14.25pt" o:ole="">
                                          <v:imagedata r:id="rId10" o:title=""/>
                                        </v:shape>
                                        <o:OLEObject Type="Embed" ProgID="Equation.DSMT4" ShapeID="_x0000_i1026" DrawAspect="Content" ObjectID="_1686631369" r:id="rId11"/>
                                      </w:object>
                                    </w:r>
                                    <w:r w:rsidRPr="008D33CD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có điểm đầu là A, điểm cuối là B.</w:t>
                                    </w:r>
                                  </w:p>
                                  <w:p w14:paraId="4B301716" w14:textId="77777777" w:rsidR="00E62F77" w:rsidRPr="008D33CD" w:rsidRDefault="00E62F77" w:rsidP="008A36A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1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8D33CD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Độ dài vectơ </w:t>
                                    </w:r>
                                    <w:r w:rsidRPr="008D33CD">
                                      <w:rPr>
                                        <w:rFonts w:ascii="Chu Van An" w:hAnsi="Chu Van An" w:cs="Chu Van An"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400" w:dyaOrig="320" w14:anchorId="01BAB933">
                                        <v:shape id="_x0000_i1028" type="#_x0000_t75" style="width:16.5pt;height:13.5pt" o:ole="">
                                          <v:imagedata r:id="rId10" o:title=""/>
                                        </v:shape>
                                        <o:OLEObject Type="Embed" ProgID="Equation.DSMT4" ShapeID="_x0000_i1028" DrawAspect="Content" ObjectID="_1686631370" r:id="rId12"/>
                                      </w:object>
                                    </w:r>
                                    <w:r w:rsidRPr="008D33CD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được kí hiệu là: </w:t>
                                    </w:r>
                                    <w:r w:rsidRPr="008D33CD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480" w:dyaOrig="360" w14:anchorId="735F7B9E">
                                        <v:shape id="_x0000_i1030" type="#_x0000_t75" style="width:20.25pt;height:15pt" o:ole="">
                                          <v:imagedata r:id="rId13" o:title=""/>
                                        </v:shape>
                                        <o:OLEObject Type="Embed" ProgID="Equation.DSMT4" ShapeID="_x0000_i1030" DrawAspect="Content" ObjectID="_1686631371" r:id="rId14"/>
                                      </w:object>
                                    </w:r>
                                    <w:r w:rsidRPr="008D33CD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= AB.</w:t>
                                    </w:r>
                                  </w:p>
                                  <w:p w14:paraId="0EF2972A" w14:textId="77777777" w:rsidR="00E62F77" w:rsidRPr="008D33CD" w:rsidRDefault="00E62F77" w:rsidP="008A36A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1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8D33CD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Vectơ có độ dài bằng 1 đgl vectơ đơn vị.</w:t>
                                    </w:r>
                                  </w:p>
                                  <w:p w14:paraId="0B9DD684" w14:textId="77777777" w:rsidR="00E62F77" w:rsidRPr="008D33CD" w:rsidRDefault="00E62F77" w:rsidP="008A36A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1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8D33CD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Vectơ còn được kí hiệu là </w:t>
                                    </w:r>
                                    <w:r w:rsidRPr="008D33CD">
                                      <w:rPr>
                                        <w:rFonts w:ascii="Chu Van An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880" w:dyaOrig="380" w14:anchorId="31164F0B">
                                        <v:shape id="_x0000_i1032" type="#_x0000_t75" style="width:43.5pt;height:18.75pt" o:ole="">
                                          <v:imagedata r:id="rId15" o:title=""/>
                                        </v:shape>
                                        <o:OLEObject Type="Embed" ProgID="Equation.DSMT4" ShapeID="_x0000_i1032" DrawAspect="Content" ObjectID="_1686631372" r:id="rId16"/>
                                      </w:object>
                                    </w:r>
                                    <w:r w:rsidRPr="008D33CD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, …</w:t>
                                    </w:r>
                                  </w:p>
                                  <w:p w14:paraId="413B3888" w14:textId="77777777" w:rsidR="00E62F77" w:rsidRPr="008D33CD" w:rsidRDefault="00E62F77" w:rsidP="008A36A9">
                                    <w:pPr>
                                      <w:spacing w:line="254" w:lineRule="auto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807" w:type="dxa"/>
                                  </w:tcPr>
                                  <w:p w14:paraId="53E2D979" w14:textId="77777777" w:rsidR="00701B04" w:rsidRDefault="00E62F77" w:rsidP="008A36A9">
                                    <w:pPr>
                                      <w:spacing w:line="254" w:lineRule="auto"/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</w:pPr>
                                    <w:r w:rsidRPr="008D33CD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object w:dxaOrig="2684" w:dyaOrig="1169" w14:anchorId="3FE3201A">
                                        <v:shape id="_x0000_i1034" type="#_x0000_t75" style="width:92.25pt;height:42.75pt" o:ole="">
                                          <v:imagedata r:id="rId17" o:title=""/>
                                        </v:shape>
                                        <o:OLEObject Type="Embed" ProgID="Visio.Drawing.11" ShapeID="_x0000_i1034" DrawAspect="Content" ObjectID="_1686631373" r:id="rId18"/>
                                      </w:object>
                                    </w:r>
                                  </w:p>
                                  <w:p w14:paraId="17F48430" w14:textId="6240329F" w:rsidR="00E62F77" w:rsidRPr="008D33CD" w:rsidRDefault="00E62F77" w:rsidP="008A36A9">
                                    <w:pPr>
                                      <w:spacing w:line="254" w:lineRule="auto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8D33CD"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37498851" wp14:editId="0B560490">
                                          <wp:extent cx="1716370" cy="542260"/>
                                          <wp:effectExtent l="0" t="0" r="0" b="0"/>
                                          <wp:docPr id="2124572920" name="Picture 212457292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19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725309" cy="545084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5C7C2E33" w14:textId="0A5A0CCA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D2F03DC" w14:textId="5EDD880F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</w:t>
                              </w:r>
                            </w:p>
                            <w:p w14:paraId="2FB3E0E5" w14:textId="77777777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2C78018" w14:textId="77777777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A89D675" w14:textId="77777777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74F53A1E" w14:textId="77777777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EC37526" w14:textId="77777777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B723482" w14:textId="77777777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75522E3" w14:textId="77777777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8283920" w14:textId="77777777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A247896" w14:textId="77777777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432E4FE" w14:textId="77777777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F879739" w14:textId="77777777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FC15354" w14:textId="77777777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6A68D63" w14:textId="77777777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E8B00EE" w14:textId="77777777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659E8357" w:rsidR="00E62F77" w:rsidRDefault="00E62F77" w:rsidP="00C1216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20.9pt;height:162.5pt;mso-position-horizontal-relative:char;mso-position-vertical-relative:line" coordorigin="-123,-46" coordsize="65134,97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">
                <v:shape id="Rectangle: Diagonal Corners Rounded 244" o:spid="_x0000_s1071" style="position:absolute;width:65011;height:9690;visibility:visible;mso-wrap-style:square;v-text-anchor:middle" coordsize="6501130,96904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" adj="-11796480,,5400" path="m9177,l6475470,v14172,,25660,11488,25660,25660l6501130,959870v,5068,-4109,9177,-9177,9177l25660,969047c11488,969047,,957559,,943387l,9177c,4109,4109,,9177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9177,0;6475470,0;6501130,25660;6501130,959870;6491953,969047;25660,969047;0,943387;0,9177;9177,0" o:connectangles="0,0,0,0,0,0,0,0,0" textboxrect="0,0,6501130,969047"/>
                  <v:textbox>
                    <w:txbxContent>
                      <w:p w14:paraId="562B948E" w14:textId="56BF3736" w:rsidR="00E62F77" w:rsidRPr="008D33CD" w:rsidRDefault="00E62F77" w:rsidP="00162692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EE2DE0E" w14:textId="77777777" w:rsidR="00701B04" w:rsidRDefault="00701B04" w:rsidP="008A36A9">
                        <w:pPr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B28547C" w14:textId="40BDDD62" w:rsidR="00E62F77" w:rsidRPr="008D33CD" w:rsidRDefault="00E62F77" w:rsidP="008A36A9">
                        <w:pPr>
                          <w:rPr>
                            <w:rFonts w:ascii="Chu Van An" w:eastAsia="Calibri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701B04">
                          <w:rPr>
                            <w:rFonts w:ascii="Chu Van An" w:eastAsia="Yu Gothic" w:hAnsi="Chu Van An" w:cs="Chu Van An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Pr="008D33CD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Định nghĩa vect</w:t>
                        </w:r>
                        <w:r w:rsidRPr="008D33CD">
                          <w:rPr>
                            <w:rFonts w:ascii="Chu Van An" w:eastAsia="Calibri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  <w:t>ơ:</w:t>
                        </w:r>
                      </w:p>
                      <w:tbl>
                        <w:tblPr>
                          <w:tblStyle w:val="TableGrid"/>
                          <w:tblW w:w="10097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290"/>
                          <w:gridCol w:w="3807"/>
                        </w:tblGrid>
                        <w:tr w:rsidR="00E62F77" w:rsidRPr="008D33CD" w14:paraId="1A7FE38E" w14:textId="77777777" w:rsidTr="00701B04">
                          <w:trPr>
                            <w:trHeight w:val="1859"/>
                          </w:trPr>
                          <w:tc>
                            <w:tcPr>
                              <w:tcW w:w="6290" w:type="dxa"/>
                            </w:tcPr>
                            <w:p w14:paraId="07536DC0" w14:textId="77777777" w:rsidR="00E62F77" w:rsidRPr="008D33CD" w:rsidRDefault="00E62F77" w:rsidP="008A36A9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  <w:r w:rsidRPr="008D33C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Vectơ là một đoạn thẳng có hướng.</w:t>
                              </w:r>
                            </w:p>
                            <w:p w14:paraId="26A60C3C" w14:textId="77777777" w:rsidR="00E62F77" w:rsidRPr="008D33CD" w:rsidRDefault="00E62F77" w:rsidP="008A36A9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8D33CD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400" w:dyaOrig="320" w14:anchorId="490C8E45">
                                  <v:shape id="_x0000_i1026" type="#_x0000_t75" style="width:17.25pt;height:14.25pt" o:ole="">
                                    <v:imagedata r:id="rId10" o:title=""/>
                                  </v:shape>
                                  <o:OLEObject Type="Embed" ProgID="Equation.DSMT4" ShapeID="_x0000_i1026" DrawAspect="Content" ObjectID="_1686631369" r:id="rId20"/>
                                </w:object>
                              </w:r>
                              <w:r w:rsidRPr="008D33C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có điểm đầu là A, điểm cuối là B.</w:t>
                              </w:r>
                            </w:p>
                            <w:p w14:paraId="4B301716" w14:textId="77777777" w:rsidR="00E62F77" w:rsidRPr="008D33CD" w:rsidRDefault="00E62F77" w:rsidP="008A36A9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Độ dài vectơ </w:t>
                              </w:r>
                              <w:r w:rsidRPr="008D33CD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400" w:dyaOrig="320" w14:anchorId="01BAB933">
                                  <v:shape id="_x0000_i1028" type="#_x0000_t75" style="width:16.5pt;height:13.5pt" o:ole="">
                                    <v:imagedata r:id="rId10" o:title=""/>
                                  </v:shape>
                                  <o:OLEObject Type="Embed" ProgID="Equation.DSMT4" ShapeID="_x0000_i1028" DrawAspect="Content" ObjectID="_1686631370" r:id="rId21"/>
                                </w:object>
                              </w:r>
                              <w:r w:rsidRPr="008D33C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được kí hiệu là: </w:t>
                              </w:r>
                              <w:r w:rsidRPr="008D33CD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480" w:dyaOrig="360" w14:anchorId="735F7B9E">
                                  <v:shape id="_x0000_i1030" type="#_x0000_t75" style="width:20.25pt;height:15pt" o:ole="">
                                    <v:imagedata r:id="rId13" o:title=""/>
                                  </v:shape>
                                  <o:OLEObject Type="Embed" ProgID="Equation.DSMT4" ShapeID="_x0000_i1030" DrawAspect="Content" ObjectID="_1686631371" r:id="rId22"/>
                                </w:object>
                              </w:r>
                              <w:r w:rsidRPr="008D33C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= AB.</w:t>
                              </w:r>
                            </w:p>
                            <w:p w14:paraId="0EF2972A" w14:textId="77777777" w:rsidR="00E62F77" w:rsidRPr="008D33CD" w:rsidRDefault="00E62F77" w:rsidP="008A36A9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Vectơ có độ dài bằng 1 đgl vectơ đơn vị.</w:t>
                              </w:r>
                            </w:p>
                            <w:p w14:paraId="0B9DD684" w14:textId="77777777" w:rsidR="00E62F77" w:rsidRPr="008D33CD" w:rsidRDefault="00E62F77" w:rsidP="008A36A9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Vectơ còn được kí hiệu là </w:t>
                              </w:r>
                              <w:r w:rsidRPr="008D33CD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880" w:dyaOrig="380" w14:anchorId="31164F0B">
                                  <v:shape id="_x0000_i1032" type="#_x0000_t75" style="width:43.5pt;height:18.75pt" o:ole="">
                                    <v:imagedata r:id="rId15" o:title=""/>
                                  </v:shape>
                                  <o:OLEObject Type="Embed" ProgID="Equation.DSMT4" ShapeID="_x0000_i1032" DrawAspect="Content" ObjectID="_1686631372" r:id="rId23"/>
                                </w:object>
                              </w:r>
                              <w:r w:rsidRPr="008D33C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, …</w:t>
                              </w:r>
                            </w:p>
                            <w:p w14:paraId="413B3888" w14:textId="77777777" w:rsidR="00E62F77" w:rsidRPr="008D33CD" w:rsidRDefault="00E62F77" w:rsidP="008A36A9">
                              <w:pPr>
                                <w:spacing w:line="254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807" w:type="dxa"/>
                            </w:tcPr>
                            <w:p w14:paraId="53E2D979" w14:textId="77777777" w:rsidR="00701B04" w:rsidRDefault="00E62F77" w:rsidP="008A36A9">
                              <w:pPr>
                                <w:spacing w:line="254" w:lineRule="auto"/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object w:dxaOrig="2684" w:dyaOrig="1169" w14:anchorId="3FE3201A">
                                  <v:shape id="_x0000_i1034" type="#_x0000_t75" style="width:92.25pt;height:42.75pt" o:ole="">
                                    <v:imagedata r:id="rId17" o:title=""/>
                                  </v:shape>
                                  <o:OLEObject Type="Embed" ProgID="Visio.Drawing.11" ShapeID="_x0000_i1034" DrawAspect="Content" ObjectID="_1686631373" r:id="rId24"/>
                                </w:object>
                              </w:r>
                            </w:p>
                            <w:p w14:paraId="17F48430" w14:textId="6240329F" w:rsidR="00E62F77" w:rsidRPr="008D33CD" w:rsidRDefault="00E62F77" w:rsidP="008A36A9">
                              <w:pPr>
                                <w:spacing w:line="254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7498851" wp14:editId="0B560490">
                                    <wp:extent cx="1716370" cy="542260"/>
                                    <wp:effectExtent l="0" t="0" r="0" b="0"/>
                                    <wp:docPr id="2124572920" name="Picture 212457292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9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725309" cy="545084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5C7C2E33" w14:textId="0A5A0CCA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D2F03DC" w14:textId="5EDD880F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</w:t>
                        </w:r>
                      </w:p>
                      <w:p w14:paraId="2FB3E0E5" w14:textId="77777777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2C78018" w14:textId="77777777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A89D675" w14:textId="77777777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74F53A1E" w14:textId="77777777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EC37526" w14:textId="77777777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B723482" w14:textId="77777777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75522E3" w14:textId="77777777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8283920" w14:textId="77777777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A247896" w14:textId="77777777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432E4FE" w14:textId="77777777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F879739" w14:textId="77777777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FC15354" w14:textId="77777777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6A68D63" w14:textId="77777777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E8B00EE" w14:textId="77777777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659E8357" w:rsidR="00E62F77" w:rsidRDefault="00E62F77" w:rsidP="00C1216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DFEB7C" w14:textId="6F39AFFD" w:rsidR="008A36A9" w:rsidRPr="004D6831" w:rsidRDefault="008A36A9" w:rsidP="00DE4CA1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B4AAD7" wp14:editId="2FF3867A">
                <wp:extent cx="6615197" cy="2679406"/>
                <wp:effectExtent l="0" t="0" r="14605" b="26035"/>
                <wp:docPr id="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679406"/>
                          <a:chOff x="-12333" y="-4628"/>
                          <a:chExt cx="6513454" cy="1264099"/>
                        </a:xfrm>
                      </wpg:grpSpPr>
                      <wps:wsp>
                        <wps:cNvPr id="2" name="Rectangle: Diagonal Corners Rounded 2"/>
                        <wps:cNvSpPr/>
                        <wps:spPr>
                          <a:xfrm>
                            <a:off x="-9" y="-31"/>
                            <a:ext cx="6501130" cy="1259502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96EB97D" w14:textId="512DD1DA" w:rsidR="00E62F77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65D87D7F" w14:textId="3D536128" w:rsidR="00701B04" w:rsidRDefault="00701B04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4E856CCC" w14:textId="4557634A" w:rsidR="00701B04" w:rsidRPr="008D33CD" w:rsidRDefault="00701B04" w:rsidP="00701B04">
                              <w:pPr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701B04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8D33CD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Định nghĩa vect</w:t>
                              </w:r>
                              <w:r w:rsidRPr="008D33CD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ơ</w:t>
                              </w:r>
                              <w:r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 cùng phương, cùng hướng</w:t>
                              </w:r>
                              <w:r w:rsidRPr="008D33CD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tbl>
                              <w:tblPr>
                                <w:tblStyle w:val="TableGrid"/>
                                <w:tblW w:w="10141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495"/>
                                <w:gridCol w:w="4646"/>
                              </w:tblGrid>
                              <w:tr w:rsidR="00E62F77" w:rsidRPr="002446EF" w14:paraId="44AFEA7B" w14:textId="77777777" w:rsidTr="00701B04">
                                <w:trPr>
                                  <w:trHeight w:val="3131"/>
                                </w:trPr>
                                <w:tc>
                                  <w:tcPr>
                                    <w:tcW w:w="5495" w:type="dxa"/>
                                  </w:tcPr>
                                  <w:p w14:paraId="626DCCF3" w14:textId="77777777" w:rsidR="00E62F77" w:rsidRPr="002446EF" w:rsidRDefault="00E62F77" w:rsidP="008A36A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2"/>
                                      </w:numPr>
                                      <w:spacing w:line="276" w:lineRule="auto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2446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Đường thẳng đi qua điểm đầu và điểm cuối của một vectơ đgl giá của vectơ đó.</w:t>
                                    </w:r>
                                  </w:p>
                                  <w:p w14:paraId="295C5F85" w14:textId="1FE0BFB0" w:rsidR="00E62F77" w:rsidRPr="002446EF" w:rsidRDefault="00E62F77" w:rsidP="008A36A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2"/>
                                      </w:numPr>
                                      <w:spacing w:line="276" w:lineRule="auto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2446EF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  <w:t>Đ</w:t>
                                    </w:r>
                                    <w:r w:rsidR="00630D02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  <w:t>ịnh nghĩa</w:t>
                                    </w:r>
                                    <w:r w:rsidRPr="002446EF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sz w:val="24"/>
                                        <w:szCs w:val="24"/>
                                      </w:rPr>
                                      <w:t>:</w:t>
                                    </w:r>
                                    <w:r w:rsidRPr="002446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 Hai vectơ đgl cùng phương nếu giá của chúng song song hoặc trùng nhau.</w:t>
                                    </w:r>
                                  </w:p>
                                  <w:p w14:paraId="57C9319B" w14:textId="77777777" w:rsidR="00E62F77" w:rsidRPr="002446EF" w:rsidRDefault="00E62F77" w:rsidP="008A36A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2"/>
                                      </w:numPr>
                                      <w:spacing w:line="276" w:lineRule="auto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2446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Hai vectơ cùng phương thì có thể cùng hướng hoặc ngược hướng.</w:t>
                                    </w:r>
                                  </w:p>
                                  <w:p w14:paraId="5C80DB4D" w14:textId="77777777" w:rsidR="00E62F77" w:rsidRPr="002446EF" w:rsidRDefault="00E62F77" w:rsidP="008A36A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2"/>
                                      </w:numPr>
                                      <w:spacing w:line="276" w:lineRule="auto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2446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Ba điểm phân biệt A, B, C thẳng hàng </w:t>
                                    </w:r>
                                  </w:p>
                                  <w:p w14:paraId="566A0A90" w14:textId="77777777" w:rsidR="00E62F77" w:rsidRPr="002446EF" w:rsidRDefault="00E62F77" w:rsidP="008A36A9">
                                    <w:pPr>
                                      <w:spacing w:line="276" w:lineRule="auto"/>
                                      <w:ind w:left="360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2446EF">
                                      <w:rPr>
                                        <w:rFonts w:ascii="Chu Van An" w:hAnsi="Chu Van An" w:cs="Chu Van An"/>
                                      </w:rPr>
                                      <w:sym w:font="Symbol" w:char="F0DB"/>
                                    </w:r>
                                    <w:r w:rsidRPr="002446EF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2446EF">
                                      <w:rPr>
                                        <w:rFonts w:ascii="Chu Van An" w:hAnsi="Chu Van An" w:cs="Chu Van An"/>
                                        <w:position w:val="-10"/>
                                      </w:rPr>
                                      <w:object w:dxaOrig="1140" w:dyaOrig="380" w14:anchorId="6B357A69">
                                        <v:shape id="_x0000_i1036" type="#_x0000_t75" style="width:57pt;height:18.75pt" o:ole="">
                                          <v:imagedata r:id="rId25" o:title=""/>
                                        </v:shape>
                                        <o:OLEObject Type="Embed" ProgID="Equation.DSMT4" ShapeID="_x0000_i1036" DrawAspect="Content" ObjectID="_1686631374" r:id="rId26"/>
                                      </w:object>
                                    </w:r>
                                    <w:r w:rsidRPr="002446EF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cùng phương.</w:t>
                                    </w:r>
                                  </w:p>
                                  <w:p w14:paraId="3D241E3D" w14:textId="77777777" w:rsidR="00E62F77" w:rsidRPr="002446EF" w:rsidRDefault="00E62F77" w:rsidP="008A36A9">
                                    <w:pPr>
                                      <w:spacing w:line="254" w:lineRule="auto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646" w:type="dxa"/>
                                  </w:tcPr>
                                  <w:p w14:paraId="2DA8E187" w14:textId="40FDEFFB" w:rsidR="00E62F77" w:rsidRPr="002446EF" w:rsidRDefault="00701B04" w:rsidP="008A36A9">
                                    <w:pPr>
                                      <w:spacing w:line="254" w:lineRule="auto"/>
                                      <w:jc w:val="center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2446EF">
                                      <w:rPr>
                                        <w:rFonts w:ascii="Chu Van An" w:hAnsi="Chu Van An" w:cs="Chu Van An"/>
                                      </w:rPr>
                                      <w:object w:dxaOrig="4394" w:dyaOrig="2614" w14:anchorId="7DA5F325">
                                        <v:shape id="_x0000_i1038" type="#_x0000_t75" style="width:129.75pt;height:60pt" o:ole="">
                                          <v:imagedata r:id="rId27" o:title=""/>
                                        </v:shape>
                                        <o:OLEObject Type="Embed" ProgID="Visio.Drawing.11" ShapeID="_x0000_i1038" DrawAspect="Content" ObjectID="_1686631375" r:id="rId28"/>
                                      </w:object>
                                    </w:r>
                                  </w:p>
                                  <w:p w14:paraId="42E0C9F1" w14:textId="77777777" w:rsidR="00E62F77" w:rsidRPr="002446EF" w:rsidRDefault="00E62F77" w:rsidP="008A36A9">
                                    <w:pPr>
                                      <w:spacing w:line="254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2446EF">
                                      <w:rPr>
                                        <w:rFonts w:ascii="Chu Van An" w:hAnsi="Chu Van An" w:cs="Chu Van An"/>
                                        <w:noProof/>
                                      </w:rPr>
                                      <w:drawing>
                                        <wp:inline distT="0" distB="0" distL="0" distR="0" wp14:anchorId="2BC358E9" wp14:editId="3F84BC7F">
                                          <wp:extent cx="2658369" cy="927100"/>
                                          <wp:effectExtent l="0" t="0" r="8890" b="6350"/>
                                          <wp:docPr id="2124572930" name="Picture 212457293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29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2672100" cy="93188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36BE220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372D4E93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602C2EE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11058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0EC8B1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4435F94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5A9F8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4A99ECA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3D7C2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3D0DD07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EBC2ED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45E752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6C2359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38E873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DE747D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BCCA2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3" name="Group 3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4" name="Rectangle: Folded Corner 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5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4D342B9" w14:textId="4E3423E8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B4AAD7" id="_x0000_s1075" style="width:520.9pt;height:211pt;mso-position-horizontal-relative:char;mso-position-vertical-relative:line" coordorigin="-123,-46" coordsize="65134,12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">
                <v:shape id="Rectangle: Diagonal Corners Rounded 2" o:spid="_x0000_s1076" style="position:absolute;width:65011;height:12594;visibility:visible;mso-wrap-style:square;v-text-anchor:middle" coordsize="6501130,125950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" adj="-11796480,,5400" path="m11927,l6467778,v18420,,33352,14932,33352,33352l6501130,1247575v,6587,-5340,11927,-11927,11927l33352,1259502c14932,1259502,,1244570,,1226150l,11927c,5340,5340,,11927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1927,0;6467778,0;6501130,33352;6501130,1247575;6489203,1259502;33352,1259502;0,1226150;0,11927;11927,0" o:connectangles="0,0,0,0,0,0,0,0,0" textboxrect="0,0,6501130,1259502"/>
                  <v:textbox>
                    <w:txbxContent>
                      <w:p w14:paraId="696EB97D" w14:textId="512DD1DA" w:rsidR="00E62F77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65D87D7F" w14:textId="3D536128" w:rsidR="00701B04" w:rsidRDefault="00701B04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4E856CCC" w14:textId="4557634A" w:rsidR="00701B04" w:rsidRPr="008D33CD" w:rsidRDefault="00701B04" w:rsidP="00701B04">
                        <w:pPr>
                          <w:rPr>
                            <w:rFonts w:ascii="Chu Van An" w:eastAsia="Calibri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701B04">
                          <w:rPr>
                            <w:rFonts w:ascii="Chu Van An" w:eastAsia="Yu Gothic" w:hAnsi="Chu Van An" w:cs="Chu Van An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Pr="008D33CD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Định nghĩa vect</w:t>
                        </w:r>
                        <w:r w:rsidRPr="008D33CD">
                          <w:rPr>
                            <w:rFonts w:ascii="Chu Van An" w:eastAsia="Calibri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  <w:t>ơ</w:t>
                        </w:r>
                        <w:r>
                          <w:rPr>
                            <w:rFonts w:ascii="Chu Van An" w:eastAsia="Calibri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  <w:t xml:space="preserve"> cùng phương, cùng hướng</w:t>
                        </w:r>
                        <w:r w:rsidRPr="008D33CD">
                          <w:rPr>
                            <w:rFonts w:ascii="Chu Van An" w:eastAsia="Calibri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  <w:t>:</w:t>
                        </w:r>
                      </w:p>
                      <w:tbl>
                        <w:tblPr>
                          <w:tblStyle w:val="TableGrid"/>
                          <w:tblW w:w="10141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495"/>
                          <w:gridCol w:w="4646"/>
                        </w:tblGrid>
                        <w:tr w:rsidR="00E62F77" w:rsidRPr="002446EF" w14:paraId="44AFEA7B" w14:textId="77777777" w:rsidTr="00701B04">
                          <w:trPr>
                            <w:trHeight w:val="3131"/>
                          </w:trPr>
                          <w:tc>
                            <w:tcPr>
                              <w:tcW w:w="5495" w:type="dxa"/>
                            </w:tcPr>
                            <w:p w14:paraId="626DCCF3" w14:textId="77777777" w:rsidR="00E62F77" w:rsidRPr="002446EF" w:rsidRDefault="00E62F77" w:rsidP="008A36A9">
                              <w:pPr>
                                <w:pStyle w:val="ListParagraph"/>
                                <w:numPr>
                                  <w:ilvl w:val="0"/>
                                  <w:numId w:val="22"/>
                                </w:numPr>
                                <w:spacing w:line="276" w:lineRule="auto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Đường thẳng đi qua điểm đầu và điểm cuối của một vectơ đgl giá của vectơ đó.</w:t>
                              </w:r>
                            </w:p>
                            <w:p w14:paraId="295C5F85" w14:textId="1FE0BFB0" w:rsidR="00E62F77" w:rsidRPr="002446EF" w:rsidRDefault="00E62F77" w:rsidP="008A36A9">
                              <w:pPr>
                                <w:pStyle w:val="ListParagraph"/>
                                <w:numPr>
                                  <w:ilvl w:val="0"/>
                                  <w:numId w:val="22"/>
                                </w:numPr>
                                <w:spacing w:line="276" w:lineRule="auto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Đ</w:t>
                              </w:r>
                              <w:r w:rsidR="00630D02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ịnh nghĩa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b/>
                                  <w:iCs/>
                                  <w:sz w:val="24"/>
                                  <w:szCs w:val="24"/>
                                </w:rPr>
                                <w:t>: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Hai vectơ đgl cùng phương nếu giá của chúng song song hoặc trùng nhau.</w:t>
                              </w:r>
                            </w:p>
                            <w:p w14:paraId="57C9319B" w14:textId="77777777" w:rsidR="00E62F77" w:rsidRPr="002446EF" w:rsidRDefault="00E62F77" w:rsidP="008A36A9">
                              <w:pPr>
                                <w:pStyle w:val="ListParagraph"/>
                                <w:numPr>
                                  <w:ilvl w:val="0"/>
                                  <w:numId w:val="22"/>
                                </w:numPr>
                                <w:spacing w:line="276" w:lineRule="auto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Hai vectơ cùng phương thì có thể cùng hướng hoặc ngược hướng.</w:t>
                              </w:r>
                            </w:p>
                            <w:p w14:paraId="5C80DB4D" w14:textId="77777777" w:rsidR="00E62F77" w:rsidRPr="002446EF" w:rsidRDefault="00E62F77" w:rsidP="008A36A9">
                              <w:pPr>
                                <w:pStyle w:val="ListParagraph"/>
                                <w:numPr>
                                  <w:ilvl w:val="0"/>
                                  <w:numId w:val="22"/>
                                </w:numPr>
                                <w:spacing w:line="276" w:lineRule="auto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Ba điểm phân biệt A, B, C thẳng hàng </w:t>
                              </w:r>
                            </w:p>
                            <w:p w14:paraId="566A0A90" w14:textId="77777777" w:rsidR="00E62F77" w:rsidRPr="002446EF" w:rsidRDefault="00E62F77" w:rsidP="008A36A9">
                              <w:pPr>
                                <w:spacing w:line="276" w:lineRule="auto"/>
                                <w:ind w:left="360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</w:rPr>
                                <w:sym w:font="Symbol" w:char="F0DB"/>
                              </w:r>
                              <w:r w:rsidRPr="002446EF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1140" w:dyaOrig="380" w14:anchorId="6B357A69">
                                  <v:shape id="_x0000_i1036" type="#_x0000_t75" style="width:57pt;height:18.75pt" o:ole="">
                                    <v:imagedata r:id="rId25" o:title=""/>
                                  </v:shape>
                                  <o:OLEObject Type="Embed" ProgID="Equation.DSMT4" ShapeID="_x0000_i1036" DrawAspect="Content" ObjectID="_1686631374" r:id="rId30"/>
                                </w:objec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cùng phương.</w:t>
                              </w:r>
                            </w:p>
                            <w:p w14:paraId="3D241E3D" w14:textId="77777777" w:rsidR="00E62F77" w:rsidRPr="002446EF" w:rsidRDefault="00E62F77" w:rsidP="008A36A9">
                              <w:pPr>
                                <w:spacing w:line="254" w:lineRule="auto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646" w:type="dxa"/>
                            </w:tcPr>
                            <w:p w14:paraId="2DA8E187" w14:textId="40FDEFFB" w:rsidR="00E62F77" w:rsidRPr="002446EF" w:rsidRDefault="00701B04" w:rsidP="008A36A9">
                              <w:pPr>
                                <w:spacing w:line="254" w:lineRule="auto"/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</w:rPr>
                                <w:object w:dxaOrig="4394" w:dyaOrig="2614" w14:anchorId="7DA5F325">
                                  <v:shape id="_x0000_i1038" type="#_x0000_t75" style="width:129.75pt;height:60pt" o:ole="">
                                    <v:imagedata r:id="rId27" o:title=""/>
                                  </v:shape>
                                  <o:OLEObject Type="Embed" ProgID="Visio.Drawing.11" ShapeID="_x0000_i1038" DrawAspect="Content" ObjectID="_1686631375" r:id="rId31"/>
                                </w:object>
                              </w:r>
                            </w:p>
                            <w:p w14:paraId="42E0C9F1" w14:textId="77777777" w:rsidR="00E62F77" w:rsidRPr="002446EF" w:rsidRDefault="00E62F77" w:rsidP="008A36A9">
                              <w:pPr>
                                <w:spacing w:line="254" w:lineRule="auto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noProof/>
                                </w:rPr>
                                <w:drawing>
                                  <wp:inline distT="0" distB="0" distL="0" distR="0" wp14:anchorId="2BC358E9" wp14:editId="3F84BC7F">
                                    <wp:extent cx="2658369" cy="927100"/>
                                    <wp:effectExtent l="0" t="0" r="8890" b="6350"/>
                                    <wp:docPr id="2124572930" name="Picture 212457293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29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2672100" cy="93188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36BE220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372D4E93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602C2EE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11058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0EC8B1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4435F94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5A9F8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4A99ECA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3D7C2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3D0DD07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EBC2ED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45E752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6C2359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38E873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DE747D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BCCA2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3" o:spid="_x0000_s107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 id="Rectangle: Folded Corner 4" o:spid="_x0000_s107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" filled="f" stroked="f">
                    <v:textbox>
                      <w:txbxContent>
                        <w:p w14:paraId="14D342B9" w14:textId="4E3423E8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321618B" w14:textId="3114CB3E" w:rsidR="008A36A9" w:rsidRPr="004D6831" w:rsidRDefault="008A36A9" w:rsidP="00DE4CA1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5FA04CB" wp14:editId="3F73031B">
                <wp:extent cx="6615197" cy="2179676"/>
                <wp:effectExtent l="0" t="0" r="14605" b="11430"/>
                <wp:docPr id="6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179676"/>
                          <a:chOff x="-12333" y="-4628"/>
                          <a:chExt cx="6513454" cy="894038"/>
                        </a:xfrm>
                      </wpg:grpSpPr>
                      <wps:wsp>
                        <wps:cNvPr id="7" name="Rectangle: Diagonal Corners Rounded 7"/>
                        <wps:cNvSpPr/>
                        <wps:spPr>
                          <a:xfrm>
                            <a:off x="-9" y="-27"/>
                            <a:ext cx="6501130" cy="889437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90736F4" w14:textId="77777777" w:rsidR="00E62F77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47149A9A" w14:textId="7EFDC1A6" w:rsidR="00630D02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2523C2F" w14:textId="518FE255" w:rsidR="00701B04" w:rsidRPr="008D33CD" w:rsidRDefault="00701B04" w:rsidP="00701B04">
                              <w:pPr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701B04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8D33CD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Định nghĩa vect</w:t>
                              </w:r>
                              <w:r w:rsidRPr="008D33CD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ơ</w:t>
                              </w:r>
                              <w:r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 bằng nhau</w:t>
                              </w:r>
                              <w:r w:rsidRPr="008D33CD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tbl>
                              <w:tblPr>
                                <w:tblStyle w:val="TableGrid"/>
                                <w:tblW w:w="9863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096"/>
                                <w:gridCol w:w="3767"/>
                              </w:tblGrid>
                              <w:tr w:rsidR="00630D02" w:rsidRPr="002446EF" w14:paraId="0741DC4A" w14:textId="77777777" w:rsidTr="001A2D84">
                                <w:tc>
                                  <w:tcPr>
                                    <w:tcW w:w="6096" w:type="dxa"/>
                                  </w:tcPr>
                                  <w:p w14:paraId="6559C415" w14:textId="77777777" w:rsidR="00630D02" w:rsidRPr="002446EF" w:rsidRDefault="00630D02" w:rsidP="00630D02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8"/>
                                      </w:num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2446EF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Khoảng cách giữa hai điểm </w:t>
                                    </w:r>
                                    <m:oMath>
                                      <m:r>
                                        <w:rPr>
                                          <w:rFonts w:ascii="Cambria Math" w:hAnsi="Cambria Math" w:cs="Chu Van An"/>
                                          <w:szCs w:val="24"/>
                                        </w:rPr>
                                        <m:t>A, B</m:t>
                                      </m:r>
                                    </m:oMath>
                                    <w:r w:rsidRPr="002446EF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được gọi là độ dài của vectơ </w:t>
                                    </w:r>
                                    <w:r w:rsidRPr="002446EF">
                                      <w:rPr>
                                        <w:rFonts w:ascii="Chu Van An" w:hAnsi="Chu Van An" w:cs="Chu Van An"/>
                                        <w:position w:val="-4"/>
                                      </w:rPr>
                                      <w:object w:dxaOrig="400" w:dyaOrig="320" w14:anchorId="7C7BD61D">
                                        <v:shape id="_x0000_i1040" type="#_x0000_t75" style="width:20.25pt;height:15.75pt" o:ole="">
                                          <v:imagedata r:id="rId32" o:title=""/>
                                        </v:shape>
                                        <o:OLEObject Type="Embed" ProgID="Equation.DSMT4" ShapeID="_x0000_i1040" DrawAspect="Content" ObjectID="_1686631376" r:id="rId33"/>
                                      </w:object>
                                    </w:r>
                                    <w:r w:rsidRPr="002446EF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và kí hiệu </w:t>
                                    </w:r>
                                    <w:r w:rsidRPr="002446EF">
                                      <w:rPr>
                                        <w:rFonts w:ascii="Chu Van An" w:hAnsi="Chu Van An" w:cs="Chu Van An"/>
                                        <w:position w:val="-10"/>
                                      </w:rPr>
                                      <w:object w:dxaOrig="440" w:dyaOrig="380" w14:anchorId="35D22460">
                                        <v:shape id="_x0000_i1042" type="#_x0000_t75" style="width:21.75pt;height:18.75pt" o:ole="">
                                          <v:imagedata r:id="rId34" o:title=""/>
                                        </v:shape>
                                        <o:OLEObject Type="Embed" ProgID="Equation.DSMT4" ShapeID="_x0000_i1042" DrawAspect="Content" ObjectID="_1686631377" r:id="rId35"/>
                                      </w:object>
                                    </w:r>
                                    <w:r w:rsidRPr="002446EF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như vậy </w:t>
                                    </w:r>
                                    <w:r w:rsidRPr="002446EF">
                                      <w:rPr>
                                        <w:rFonts w:ascii="Chu Van An" w:hAnsi="Chu Van An" w:cs="Chu Van An"/>
                                        <w:position w:val="-18"/>
                                      </w:rPr>
                                      <w:object w:dxaOrig="1060" w:dyaOrig="480" w14:anchorId="59CA4ADE">
                                        <v:shape id="_x0000_i1044" type="#_x0000_t75" style="width:53.25pt;height:24.75pt" o:ole="">
                                          <v:imagedata r:id="rId36" o:title=""/>
                                        </v:shape>
                                        <o:OLEObject Type="Embed" ProgID="Equation.DSMT4" ShapeID="_x0000_i1044" DrawAspect="Content" ObjectID="_1686631378" r:id="rId37"/>
                                      </w:object>
                                    </w:r>
                                  </w:p>
                                  <w:p w14:paraId="3FC4575C" w14:textId="77777777" w:rsidR="00630D02" w:rsidRPr="002446EF" w:rsidRDefault="00630D02" w:rsidP="00630D02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8"/>
                                      </w:num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2446EF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>Vectơ có độ dài bằng 1 gọi là vectơ đơn vị.</w:t>
                                    </w:r>
                                  </w:p>
                                  <w:p w14:paraId="5528AFB8" w14:textId="6EB967E7" w:rsidR="00630D02" w:rsidRPr="00701B04" w:rsidRDefault="00630D02" w:rsidP="00701B04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8"/>
                                      </w:num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2446EF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Hai vectơ bằng nhau </w:t>
                                    </w:r>
                                    <w:r w:rsidRPr="002446EF">
                                      <w:rPr>
                                        <w:rFonts w:ascii="Chu Van An" w:hAnsi="Chu Van An" w:cs="Chu Van An"/>
                                        <w:position w:val="-44"/>
                                      </w:rPr>
                                      <w:object w:dxaOrig="2940" w:dyaOrig="999" w14:anchorId="40A7183D">
                                        <v:shape id="_x0000_i1046" type="#_x0000_t75" style="width:147pt;height:50.25pt" o:ole="">
                                          <v:imagedata r:id="rId38" o:title=""/>
                                        </v:shape>
                                        <o:OLEObject Type="Embed" ProgID="Equation.DSMT4" ShapeID="_x0000_i1046" DrawAspect="Content" ObjectID="_1686631379" r:id="rId3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3767" w:type="dxa"/>
                                  </w:tcPr>
                                  <w:p w14:paraId="14EA0E12" w14:textId="77777777" w:rsidR="00630D02" w:rsidRPr="002446EF" w:rsidRDefault="00630D02" w:rsidP="00701B04">
                                    <w:pPr>
                                      <w:spacing w:line="254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2446EF">
                                      <w:rPr>
                                        <w:rFonts w:ascii="Chu Van An" w:hAnsi="Chu Van An" w:cs="Chu Van An"/>
                                        <w:noProof/>
                                      </w:rPr>
                                      <w:drawing>
                                        <wp:inline distT="0" distB="0" distL="0" distR="0" wp14:anchorId="04ACC5F3" wp14:editId="01984788">
                                          <wp:extent cx="1041991" cy="566080"/>
                                          <wp:effectExtent l="0" t="0" r="6350" b="5715"/>
                                          <wp:docPr id="2124572925" name="Picture 2124572925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40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046578" cy="568572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722A956A" w14:textId="77777777" w:rsidR="00630D02" w:rsidRPr="002446EF" w:rsidRDefault="00630D02" w:rsidP="00701B04">
                                    <w:pPr>
                                      <w:spacing w:line="254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2446EF">
                                      <w:rPr>
                                        <w:rFonts w:ascii="Chu Van An" w:hAnsi="Chu Van An" w:cs="Chu Van An"/>
                                        <w:noProof/>
                                      </w:rPr>
                                      <w:drawing>
                                        <wp:inline distT="0" distB="0" distL="0" distR="0" wp14:anchorId="77EBB05D" wp14:editId="4A7FA5E2">
                                          <wp:extent cx="823224" cy="776176"/>
                                          <wp:effectExtent l="0" t="0" r="0" b="5080"/>
                                          <wp:docPr id="2124572928" name="Picture 2124572928" descr="Cho lục giác đều ABCDEF tâm O. Ảnh của tam giác AOF qua phép  \({T_{\overrightarrow {AB} }}\) là tam giác nào sau đây?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682" descr="Cho lục giác đều ABCDEF tâm O. Ảnh của tam giác AOF qua phép  \({T_{\overrightarrow {AB} }}\) là tam giác nào sau đây?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41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825493" cy="77831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78F91905" w14:textId="77777777" w:rsidR="00630D02" w:rsidRPr="002446EF" w:rsidRDefault="00630D02" w:rsidP="00630D02">
                                    <w:pPr>
                                      <w:spacing w:line="254" w:lineRule="auto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72278943" w14:textId="39EFFEF4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71C9D70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74B4C4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BB5D06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04EC7F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FDE872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6F476E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B82668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4A4A82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BD4C3B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C64A5C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39D2B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1565CBA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9300AA9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315CCF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8" name="Group 8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9" name="Rectangle: Folded Corner 9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0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9772644" w14:textId="0EEE940F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❸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5FA04CB" id="_x0000_s1080" style="width:520.9pt;height:171.65pt;mso-position-horizontal-relative:char;mso-position-vertical-relative:line" coordorigin="-123,-46" coordsize="65134,89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">
                <v:shape id="Rectangle: Diagonal Corners Rounded 7" o:spid="_x0000_s1081" style="position:absolute;width:65011;height:8894;visibility:visible;mso-wrap-style:square;v-text-anchor:middle" coordsize="6501130,88943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" adj="-11796480,,5400" path="m8423,l6477578,v13007,,23552,10545,23552,23552l6501130,881014v,4652,-3771,8423,-8423,8423l23552,889437c10545,889437,,878892,,865885l,8423c,3771,3771,,8423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8423,0;6477578,0;6501130,23552;6501130,881014;6492707,889437;23552,889437;0,865885;0,8423;8423,0" o:connectangles="0,0,0,0,0,0,0,0,0" textboxrect="0,0,6501130,889437"/>
                  <v:textbox>
                    <w:txbxContent>
                      <w:p w14:paraId="090736F4" w14:textId="77777777" w:rsidR="00E62F77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47149A9A" w14:textId="7EFDC1A6" w:rsidR="00630D02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2523C2F" w14:textId="518FE255" w:rsidR="00701B04" w:rsidRPr="008D33CD" w:rsidRDefault="00701B04" w:rsidP="00701B04">
                        <w:pPr>
                          <w:rPr>
                            <w:rFonts w:ascii="Chu Van An" w:eastAsia="Calibri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701B04">
                          <w:rPr>
                            <w:rFonts w:ascii="Chu Van An" w:eastAsia="Yu Gothic" w:hAnsi="Chu Van An" w:cs="Chu Van An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Pr="008D33CD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Định nghĩa vect</w:t>
                        </w:r>
                        <w:r w:rsidRPr="008D33CD">
                          <w:rPr>
                            <w:rFonts w:ascii="Chu Van An" w:eastAsia="Calibri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  <w:t>ơ</w:t>
                        </w:r>
                        <w:r>
                          <w:rPr>
                            <w:rFonts w:ascii="Chu Van An" w:eastAsia="Calibri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  <w:t xml:space="preserve"> bằng nhau</w:t>
                        </w:r>
                        <w:r w:rsidRPr="008D33CD">
                          <w:rPr>
                            <w:rFonts w:ascii="Chu Van An" w:eastAsia="Calibri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  <w:t>:</w:t>
                        </w:r>
                      </w:p>
                      <w:tbl>
                        <w:tblPr>
                          <w:tblStyle w:val="TableGrid"/>
                          <w:tblW w:w="9863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096"/>
                          <w:gridCol w:w="3767"/>
                        </w:tblGrid>
                        <w:tr w:rsidR="00630D02" w:rsidRPr="002446EF" w14:paraId="0741DC4A" w14:textId="77777777" w:rsidTr="001A2D84">
                          <w:tc>
                            <w:tcPr>
                              <w:tcW w:w="6096" w:type="dxa"/>
                            </w:tcPr>
                            <w:p w14:paraId="6559C415" w14:textId="77777777" w:rsidR="00630D02" w:rsidRPr="002446EF" w:rsidRDefault="00630D02" w:rsidP="00630D02">
                              <w:pPr>
                                <w:pStyle w:val="ListParagraph"/>
                                <w:numPr>
                                  <w:ilvl w:val="0"/>
                                  <w:numId w:val="28"/>
                                </w:num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Khoảng cách giữa hai điểm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Cs w:val="24"/>
                                  </w:rPr>
                                  <m:t>A, B</m:t>
                                </m:r>
                              </m:oMath>
                              <w:r w:rsidRPr="002446EF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được gọi là độ dài của vectơ 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position w:val="-4"/>
                                </w:rPr>
                                <w:object w:dxaOrig="400" w:dyaOrig="320" w14:anchorId="7C7BD61D">
                                  <v:shape id="_x0000_i1040" type="#_x0000_t75" style="width:20.25pt;height:15.75pt" o:ole="">
                                    <v:imagedata r:id="rId32" o:title=""/>
                                  </v:shape>
                                  <o:OLEObject Type="Embed" ProgID="Equation.DSMT4" ShapeID="_x0000_i1040" DrawAspect="Content" ObjectID="_1686631376" r:id="rId42"/>
                                </w:objec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và kí hiệu 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440" w:dyaOrig="380" w14:anchorId="35D22460">
                                  <v:shape id="_x0000_i1042" type="#_x0000_t75" style="width:21.75pt;height:18.75pt" o:ole="">
                                    <v:imagedata r:id="rId34" o:title=""/>
                                  </v:shape>
                                  <o:OLEObject Type="Embed" ProgID="Equation.DSMT4" ShapeID="_x0000_i1042" DrawAspect="Content" ObjectID="_1686631377" r:id="rId43"/>
                                </w:objec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như vậy 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position w:val="-18"/>
                                </w:rPr>
                                <w:object w:dxaOrig="1060" w:dyaOrig="480" w14:anchorId="59CA4ADE">
                                  <v:shape id="_x0000_i1044" type="#_x0000_t75" style="width:53.25pt;height:24.75pt" o:ole="">
                                    <v:imagedata r:id="rId36" o:title=""/>
                                  </v:shape>
                                  <o:OLEObject Type="Embed" ProgID="Equation.DSMT4" ShapeID="_x0000_i1044" DrawAspect="Content" ObjectID="_1686631378" r:id="rId44"/>
                                </w:object>
                              </w:r>
                            </w:p>
                            <w:p w14:paraId="3FC4575C" w14:textId="77777777" w:rsidR="00630D02" w:rsidRPr="002446EF" w:rsidRDefault="00630D02" w:rsidP="00630D02">
                              <w:pPr>
                                <w:pStyle w:val="ListParagraph"/>
                                <w:numPr>
                                  <w:ilvl w:val="0"/>
                                  <w:numId w:val="28"/>
                                </w:num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>Vectơ có độ dài bằng 1 gọi là vectơ đơn vị.</w:t>
                              </w:r>
                            </w:p>
                            <w:p w14:paraId="5528AFB8" w14:textId="6EB967E7" w:rsidR="00630D02" w:rsidRPr="00701B04" w:rsidRDefault="00630D02" w:rsidP="00701B04">
                              <w:pPr>
                                <w:pStyle w:val="ListParagraph"/>
                                <w:numPr>
                                  <w:ilvl w:val="0"/>
                                  <w:numId w:val="28"/>
                                </w:num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Hai vectơ bằng nhau 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position w:val="-44"/>
                                </w:rPr>
                                <w:object w:dxaOrig="2940" w:dyaOrig="999" w14:anchorId="40A7183D">
                                  <v:shape id="_x0000_i1046" type="#_x0000_t75" style="width:147pt;height:50.25pt" o:ole="">
                                    <v:imagedata r:id="rId38" o:title=""/>
                                  </v:shape>
                                  <o:OLEObject Type="Embed" ProgID="Equation.DSMT4" ShapeID="_x0000_i1046" DrawAspect="Content" ObjectID="_1686631379" r:id="rId45"/>
                                </w:object>
                              </w:r>
                            </w:p>
                          </w:tc>
                          <w:tc>
                            <w:tcPr>
                              <w:tcW w:w="3767" w:type="dxa"/>
                            </w:tcPr>
                            <w:p w14:paraId="14EA0E12" w14:textId="77777777" w:rsidR="00630D02" w:rsidRPr="002446EF" w:rsidRDefault="00630D02" w:rsidP="00701B04">
                              <w:pPr>
                                <w:spacing w:line="254" w:lineRule="auto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noProof/>
                                </w:rPr>
                                <w:drawing>
                                  <wp:inline distT="0" distB="0" distL="0" distR="0" wp14:anchorId="04ACC5F3" wp14:editId="01984788">
                                    <wp:extent cx="1041991" cy="566080"/>
                                    <wp:effectExtent l="0" t="0" r="6350" b="5715"/>
                                    <wp:docPr id="2124572925" name="Picture 212457292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40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046578" cy="568572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722A956A" w14:textId="77777777" w:rsidR="00630D02" w:rsidRPr="002446EF" w:rsidRDefault="00630D02" w:rsidP="00701B04">
                              <w:pPr>
                                <w:spacing w:line="254" w:lineRule="auto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noProof/>
                                </w:rPr>
                                <w:drawing>
                                  <wp:inline distT="0" distB="0" distL="0" distR="0" wp14:anchorId="77EBB05D" wp14:editId="4A7FA5E2">
                                    <wp:extent cx="823224" cy="776176"/>
                                    <wp:effectExtent l="0" t="0" r="0" b="5080"/>
                                    <wp:docPr id="2124572928" name="Picture 2124572928" descr="Cho lục giác đều ABCDEF tâm O. Ảnh của tam giác AOF qua phép  \({T_{\overrightarrow {AB} }}\) là tam giác nào sau đây?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82" descr="Cho lục giác đều ABCDEF tâm O. Ảnh của tam giác AOF qua phép  \({T_{\overrightarrow {AB} }}\) là tam giác nào sau đây?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825493" cy="77831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78F91905" w14:textId="77777777" w:rsidR="00630D02" w:rsidRPr="002446EF" w:rsidRDefault="00630D02" w:rsidP="00630D02">
                              <w:pPr>
                                <w:spacing w:line="254" w:lineRule="auto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72278943" w14:textId="39EFFEF4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71C9D70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74B4C4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BB5D06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04EC7F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FDE872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6F476E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B82668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4A4A82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BD4C3B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C64A5C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39D2B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1565CBA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9300AA9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315CCF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8" o:spid="_x0000_s108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shape id="Rectangle: Folded Corner 9" o:spid="_x0000_s108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" filled="f" stroked="f">
                    <v:textbox>
                      <w:txbxContent>
                        <w:p w14:paraId="39772644" w14:textId="0EEE940F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❸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06999E3" w14:textId="0AC952F1" w:rsidR="008A36A9" w:rsidRPr="004D6831" w:rsidRDefault="008A36A9" w:rsidP="00DE4CA1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687FA85D" wp14:editId="495F4AB9">
                <wp:extent cx="6615203" cy="1790699"/>
                <wp:effectExtent l="0" t="0" r="14605" b="19685"/>
                <wp:docPr id="12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203" cy="1790699"/>
                          <a:chOff x="-12333" y="-4628"/>
                          <a:chExt cx="6513460" cy="844822"/>
                        </a:xfrm>
                      </wpg:grpSpPr>
                      <wps:wsp>
                        <wps:cNvPr id="13" name="Rectangle: Diagonal Corners Rounded 13"/>
                        <wps:cNvSpPr/>
                        <wps:spPr>
                          <a:xfrm>
                            <a:off x="-3" y="-23"/>
                            <a:ext cx="6501130" cy="840217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0449739" w14:textId="77777777" w:rsidR="00E62F77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4702FC32" w14:textId="3574F988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029DA43E" w14:textId="77777777" w:rsidR="00D152CB" w:rsidRPr="002446EF" w:rsidRDefault="00E62F77" w:rsidP="00D152CB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  <w:r w:rsidR="00D152CB" w:rsidRPr="002446E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Vectơ – không là vectơ có điểm đầu và điểm cuối trùng nhau, kí hiệu </w:t>
                              </w:r>
                              <w:r w:rsidR="00D152CB" w:rsidRPr="002446EF">
                                <w:rPr>
                                  <w:rFonts w:ascii="Chu Van An" w:hAnsi="Chu Van An" w:cs="Chu Van An"/>
                                  <w:position w:val="-4"/>
                                </w:rPr>
                                <w:object w:dxaOrig="200" w:dyaOrig="320" w14:anchorId="31BFC9A0">
                                  <v:shape id="_x0000_i1048" type="#_x0000_t75" style="width:11.25pt;height:16.5pt" o:ole="">
                                    <v:imagedata r:id="rId46" o:title=""/>
                                  </v:shape>
                                  <o:OLEObject Type="Embed" ProgID="Equation.DSMT4" ShapeID="_x0000_i1048" DrawAspect="Content" ObjectID="_1686631380" r:id="rId47"/>
                                </w:object>
                              </w:r>
                              <w:r w:rsidR="00D152CB" w:rsidRPr="002446EF">
                                <w:rPr>
                                  <w:rFonts w:ascii="Chu Van An" w:hAnsi="Chu Van An" w:cs="Chu Van An"/>
                                  <w:i/>
                                </w:rPr>
                                <w:t>.</w:t>
                              </w:r>
                            </w:p>
                            <w:p w14:paraId="74B281A9" w14:textId="77777777" w:rsidR="00D152CB" w:rsidRPr="002446EF" w:rsidRDefault="00D152CB" w:rsidP="00D152CB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position w:val="-4"/>
                                </w:rPr>
                                <w:object w:dxaOrig="800" w:dyaOrig="320" w14:anchorId="25A6D106">
                                  <v:shape id="_x0000_i1050" type="#_x0000_t75" style="width:39pt;height:16.5pt" o:ole="">
                                    <v:imagedata r:id="rId48" o:title=""/>
                                  </v:shape>
                                  <o:OLEObject Type="Embed" ProgID="Equation.DSMT4" ShapeID="_x0000_i1050" DrawAspect="Content" ObjectID="_1686631381" r:id="rId49"/>
                                </w:objec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, 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sym w:font="Symbol" w:char="F022"/>
                              </w:r>
                              <w:r w:rsidRPr="002446EF">
                                <w:rPr>
                                  <w:rFonts w:ascii="Chu Van An" w:hAnsi="Chu Van An" w:cs="Chu Van An"/>
                                  <w:i/>
                                </w:rPr>
                                <w:t>A.</w:t>
                              </w:r>
                            </w:p>
                            <w:p w14:paraId="7F2537DD" w14:textId="77777777" w:rsidR="00D152CB" w:rsidRPr="002446EF" w:rsidRDefault="00D152CB" w:rsidP="00D152CB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position w:val="-4"/>
                                </w:rPr>
                                <w:object w:dxaOrig="200" w:dyaOrig="320" w14:anchorId="0BAD9B1D">
                                  <v:shape id="_x0000_i1052" type="#_x0000_t75" style="width:11.25pt;height:16.5pt" o:ole="">
                                    <v:imagedata r:id="rId50" o:title=""/>
                                  </v:shape>
                                  <o:OLEObject Type="Embed" ProgID="Equation.DSMT4" ShapeID="_x0000_i1052" DrawAspect="Content" ObjectID="_1686631382" r:id="rId51"/>
                                </w:objec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cùng phương, cùng hướng với mọi vectơ.</w:t>
                              </w:r>
                            </w:p>
                            <w:p w14:paraId="51DD19C9" w14:textId="77777777" w:rsidR="00D152CB" w:rsidRPr="002446EF" w:rsidRDefault="00D152CB" w:rsidP="00D152CB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279" w:dyaOrig="340" w14:anchorId="1E246966">
                                  <v:shape id="_x0000_i1054" type="#_x0000_t75" style="width:13.5pt;height:17.25pt" o:ole="">
                                    <v:imagedata r:id="rId52" o:title=""/>
                                  </v:shape>
                                  <o:OLEObject Type="Embed" ProgID="Equation.DSMT4" ShapeID="_x0000_i1054" DrawAspect="Content" ObjectID="_1686631383" r:id="rId53"/>
                                </w:objec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i/>
                                </w:rPr>
                                <w:t>= 0.</w:t>
                              </w:r>
                            </w:p>
                            <w:p w14:paraId="2A3321A4" w14:textId="77777777" w:rsidR="00D152CB" w:rsidRPr="002446EF" w:rsidRDefault="00D152CB" w:rsidP="00D152CB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A 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sym w:font="Symbol" w:char="F0BA"/>
                              </w:r>
                              <w:r w:rsidRPr="002446E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B 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sym w:font="Symbol" w:char="F0DB"/>
                              </w:r>
                              <w:r w:rsidRPr="002446E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position w:val="-4"/>
                                </w:rPr>
                                <w:object w:dxaOrig="760" w:dyaOrig="320" w14:anchorId="75EC3AEE">
                                  <v:shape id="_x0000_i1056" type="#_x0000_t75" style="width:38.25pt;height:16.5pt" o:ole="">
                                    <v:imagedata r:id="rId54" o:title=""/>
                                  </v:shape>
                                  <o:OLEObject Type="Embed" ProgID="Equation.DSMT4" ShapeID="_x0000_i1056" DrawAspect="Content" ObjectID="_1686631384" r:id="rId55"/>
                                </w:objec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i/>
                                </w:rPr>
                                <w:t>.</w:t>
                              </w:r>
                            </w:p>
                            <w:p w14:paraId="5891D850" w14:textId="069E6075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6E24603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048BC7B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1799811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0CB7CD3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9806A6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E7F5FF4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790E401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C87B9B7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DEC7E47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B555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B9840F9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B01842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14" name="Group 14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15" name="Rectangle: Folded Corner 15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6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D03D2E6" w14:textId="1D42A6C2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❹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87FA85D" id="_x0000_s1085" style="width:520.9pt;height:141pt;mso-position-horizontal-relative:char;mso-position-vertical-relative:line" coordorigin="-123,-46" coordsize="65134,84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">
                <v:shape id="Rectangle: Diagonal Corners Rounded 13" o:spid="_x0000_s1086" style="position:absolute;width:65011;height:8401;visibility:visible;mso-wrap-style:square;v-text-anchor:middle" coordsize="6501130,84021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" adj="-11796480,,5400" path="m7957,l6478881,v12288,,22249,9961,22249,22249l6501130,832260v,4395,-3562,7957,-7957,7957l22249,840217c9961,840217,,830256,,817968l,7957c,3562,3562,,7957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7957,0;6478881,0;6501130,22249;6501130,832260;6493173,840217;22249,840217;0,817968;0,7957;7957,0" o:connectangles="0,0,0,0,0,0,0,0,0" textboxrect="0,0,6501130,840217"/>
                  <v:textbox>
                    <w:txbxContent>
                      <w:p w14:paraId="60449739" w14:textId="77777777" w:rsidR="00E62F77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4702FC32" w14:textId="3574F988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029DA43E" w14:textId="77777777" w:rsidR="00D152CB" w:rsidRPr="002446EF" w:rsidRDefault="00E62F77" w:rsidP="00D152CB">
                        <w:pPr>
                          <w:pStyle w:val="ListParagraph"/>
                          <w:numPr>
                            <w:ilvl w:val="0"/>
                            <w:numId w:val="30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  <w:r w:rsidR="00D152CB" w:rsidRPr="002446EF">
                          <w:rPr>
                            <w:rFonts w:ascii="Chu Van An" w:hAnsi="Chu Van An" w:cs="Chu Van An"/>
                            <w:i/>
                          </w:rPr>
                          <w:t xml:space="preserve">Vectơ – không là vectơ có điểm đầu và điểm cuối trùng nhau, kí hiệu </w:t>
                        </w:r>
                        <w:r w:rsidR="00D152CB" w:rsidRPr="002446EF">
                          <w:rPr>
                            <w:rFonts w:ascii="Chu Van An" w:hAnsi="Chu Van An" w:cs="Chu Van An"/>
                            <w:position w:val="-4"/>
                          </w:rPr>
                          <w:object w:dxaOrig="200" w:dyaOrig="320" w14:anchorId="31BFC9A0">
                            <v:shape id="_x0000_i1048" type="#_x0000_t75" style="width:11.25pt;height:16.5pt" o:ole="">
                              <v:imagedata r:id="rId46" o:title=""/>
                            </v:shape>
                            <o:OLEObject Type="Embed" ProgID="Equation.DSMT4" ShapeID="_x0000_i1048" DrawAspect="Content" ObjectID="_1686631380" r:id="rId56"/>
                          </w:object>
                        </w:r>
                        <w:r w:rsidR="00D152CB" w:rsidRPr="002446EF">
                          <w:rPr>
                            <w:rFonts w:ascii="Chu Van An" w:hAnsi="Chu Van An" w:cs="Chu Van An"/>
                            <w:i/>
                          </w:rPr>
                          <w:t>.</w:t>
                        </w:r>
                      </w:p>
                      <w:p w14:paraId="74B281A9" w14:textId="77777777" w:rsidR="00D152CB" w:rsidRPr="002446EF" w:rsidRDefault="00D152CB" w:rsidP="00D152CB">
                        <w:pPr>
                          <w:pStyle w:val="ListParagraph"/>
                          <w:numPr>
                            <w:ilvl w:val="0"/>
                            <w:numId w:val="30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2446EF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2446EF">
                          <w:rPr>
                            <w:rFonts w:ascii="Chu Van An" w:hAnsi="Chu Van An" w:cs="Chu Van An"/>
                            <w:position w:val="-4"/>
                          </w:rPr>
                          <w:object w:dxaOrig="800" w:dyaOrig="320" w14:anchorId="25A6D106">
                            <v:shape id="_x0000_i1050" type="#_x0000_t75" style="width:39pt;height:16.5pt" o:ole="">
                              <v:imagedata r:id="rId48" o:title=""/>
                            </v:shape>
                            <o:OLEObject Type="Embed" ProgID="Equation.DSMT4" ShapeID="_x0000_i1050" DrawAspect="Content" ObjectID="_1686631381" r:id="rId57"/>
                          </w:object>
                        </w:r>
                        <w:r w:rsidRPr="002446EF">
                          <w:rPr>
                            <w:rFonts w:ascii="Chu Van An" w:hAnsi="Chu Van An" w:cs="Chu Van An"/>
                            <w:i/>
                          </w:rPr>
                          <w:t xml:space="preserve">, </w:t>
                        </w:r>
                        <w:r w:rsidRPr="002446EF">
                          <w:rPr>
                            <w:rFonts w:ascii="Chu Van An" w:hAnsi="Chu Van An" w:cs="Chu Van An"/>
                            <w:szCs w:val="24"/>
                          </w:rPr>
                          <w:sym w:font="Symbol" w:char="F022"/>
                        </w:r>
                        <w:r w:rsidRPr="002446EF">
                          <w:rPr>
                            <w:rFonts w:ascii="Chu Van An" w:hAnsi="Chu Van An" w:cs="Chu Van An"/>
                            <w:i/>
                          </w:rPr>
                          <w:t>A.</w:t>
                        </w:r>
                      </w:p>
                      <w:p w14:paraId="7F2537DD" w14:textId="77777777" w:rsidR="00D152CB" w:rsidRPr="002446EF" w:rsidRDefault="00D152CB" w:rsidP="00D152CB">
                        <w:pPr>
                          <w:pStyle w:val="ListParagraph"/>
                          <w:numPr>
                            <w:ilvl w:val="0"/>
                            <w:numId w:val="30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2446EF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2446EF">
                          <w:rPr>
                            <w:rFonts w:ascii="Chu Van An" w:hAnsi="Chu Van An" w:cs="Chu Van An"/>
                            <w:position w:val="-4"/>
                          </w:rPr>
                          <w:object w:dxaOrig="200" w:dyaOrig="320" w14:anchorId="0BAD9B1D">
                            <v:shape id="_x0000_i1052" type="#_x0000_t75" style="width:11.25pt;height:16.5pt" o:ole="">
                              <v:imagedata r:id="rId50" o:title=""/>
                            </v:shape>
                            <o:OLEObject Type="Embed" ProgID="Equation.DSMT4" ShapeID="_x0000_i1052" DrawAspect="Content" ObjectID="_1686631382" r:id="rId58"/>
                          </w:object>
                        </w:r>
                        <w:r w:rsidRPr="002446EF">
                          <w:rPr>
                            <w:rFonts w:ascii="Chu Van An" w:hAnsi="Chu Van An" w:cs="Chu Van An"/>
                            <w:i/>
                          </w:rPr>
                          <w:t xml:space="preserve"> cùng phương, cùng hướng với mọi vectơ.</w:t>
                        </w:r>
                      </w:p>
                      <w:p w14:paraId="51DD19C9" w14:textId="77777777" w:rsidR="00D152CB" w:rsidRPr="002446EF" w:rsidRDefault="00D152CB" w:rsidP="00D152CB">
                        <w:pPr>
                          <w:pStyle w:val="ListParagraph"/>
                          <w:numPr>
                            <w:ilvl w:val="0"/>
                            <w:numId w:val="30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2446EF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2446EF">
                          <w:rPr>
                            <w:rFonts w:ascii="Chu Van An" w:hAnsi="Chu Van An" w:cs="Chu Van An"/>
                            <w:position w:val="-6"/>
                          </w:rPr>
                          <w:object w:dxaOrig="279" w:dyaOrig="340" w14:anchorId="1E246966">
                            <v:shape id="_x0000_i1054" type="#_x0000_t75" style="width:13.5pt;height:17.25pt" o:ole="">
                              <v:imagedata r:id="rId52" o:title=""/>
                            </v:shape>
                            <o:OLEObject Type="Embed" ProgID="Equation.DSMT4" ShapeID="_x0000_i1054" DrawAspect="Content" ObjectID="_1686631383" r:id="rId59"/>
                          </w:object>
                        </w:r>
                        <w:r w:rsidRPr="002446EF">
                          <w:rPr>
                            <w:rFonts w:ascii="Chu Van An" w:hAnsi="Chu Van An" w:cs="Chu Van An"/>
                            <w:i/>
                          </w:rPr>
                          <w:t>= 0.</w:t>
                        </w:r>
                      </w:p>
                      <w:p w14:paraId="2A3321A4" w14:textId="77777777" w:rsidR="00D152CB" w:rsidRPr="002446EF" w:rsidRDefault="00D152CB" w:rsidP="00D152CB">
                        <w:pPr>
                          <w:pStyle w:val="ListParagraph"/>
                          <w:numPr>
                            <w:ilvl w:val="0"/>
                            <w:numId w:val="30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2446EF">
                          <w:rPr>
                            <w:rFonts w:ascii="Chu Van An" w:hAnsi="Chu Van An" w:cs="Chu Van An"/>
                            <w:i/>
                          </w:rPr>
                          <w:t xml:space="preserve">A </w:t>
                        </w:r>
                        <w:r w:rsidRPr="002446EF">
                          <w:rPr>
                            <w:rFonts w:ascii="Chu Van An" w:hAnsi="Chu Van An" w:cs="Chu Van An"/>
                            <w:szCs w:val="24"/>
                          </w:rPr>
                          <w:sym w:font="Symbol" w:char="F0BA"/>
                        </w:r>
                        <w:r w:rsidRPr="002446EF">
                          <w:rPr>
                            <w:rFonts w:ascii="Chu Van An" w:hAnsi="Chu Van An" w:cs="Chu Van An"/>
                            <w:i/>
                          </w:rPr>
                          <w:t xml:space="preserve"> B </w:t>
                        </w:r>
                        <w:r w:rsidRPr="002446EF">
                          <w:rPr>
                            <w:rFonts w:ascii="Chu Van An" w:hAnsi="Chu Van An" w:cs="Chu Van An"/>
                            <w:szCs w:val="24"/>
                          </w:rPr>
                          <w:sym w:font="Symbol" w:char="F0DB"/>
                        </w:r>
                        <w:r w:rsidRPr="002446EF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2446EF">
                          <w:rPr>
                            <w:rFonts w:ascii="Chu Van An" w:hAnsi="Chu Van An" w:cs="Chu Van An"/>
                            <w:position w:val="-4"/>
                          </w:rPr>
                          <w:object w:dxaOrig="760" w:dyaOrig="320" w14:anchorId="75EC3AEE">
                            <v:shape id="_x0000_i1056" type="#_x0000_t75" style="width:38.25pt;height:16.5pt" o:ole="">
                              <v:imagedata r:id="rId54" o:title=""/>
                            </v:shape>
                            <o:OLEObject Type="Embed" ProgID="Equation.DSMT4" ShapeID="_x0000_i1056" DrawAspect="Content" ObjectID="_1686631384" r:id="rId60"/>
                          </w:object>
                        </w:r>
                        <w:r w:rsidRPr="002446EF">
                          <w:rPr>
                            <w:rFonts w:ascii="Chu Van An" w:hAnsi="Chu Van An" w:cs="Chu Van An"/>
                            <w:i/>
                          </w:rPr>
                          <w:t>.</w:t>
                        </w:r>
                      </w:p>
                      <w:p w14:paraId="5891D850" w14:textId="069E6075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6E24603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048BC7B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1799811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0CB7CD3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9806A6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E7F5FF4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790E401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C87B9B7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DEC7E47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B555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B9840F9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B01842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14" o:spid="_x0000_s108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<v:shape id="Rectangle: Folded Corner 15" o:spid="_x0000_s108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" filled="f" stroked="f">
                    <v:textbox>
                      <w:txbxContent>
                        <w:p w14:paraId="5D03D2E6" w14:textId="1D42A6C2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❹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5B4A748" w14:textId="61A5193D" w:rsidR="00993994" w:rsidRPr="004D6831" w:rsidRDefault="00162692" w:rsidP="00DE4CA1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bCs/>
          <w:color w:val="FF0000"/>
          <w:kern w:val="24"/>
          <w:sz w:val="24"/>
          <w:szCs w:val="24"/>
        </w:rPr>
        <w:t xml:space="preserve">   </w:t>
      </w:r>
      <w:r w:rsidR="00993994" w:rsidRPr="004D683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661C10EF" wp14:editId="3FDDB976">
                <wp:extent cx="3325091" cy="504563"/>
                <wp:effectExtent l="0" t="0" r="85090" b="29210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C0399F7" w14:textId="77777777" w:rsidR="00E62F77" w:rsidRPr="00531501" w:rsidRDefault="00E62F77" w:rsidP="00993994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049430C" w14:textId="77777777" w:rsidR="00E62F77" w:rsidRDefault="00E62F77" w:rsidP="00993994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A7A2E84" w14:textId="77777777" w:rsidR="00E62F77" w:rsidRDefault="00E62F77" w:rsidP="00993994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61C10EF" id="_x0000_s1090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">
                <v:group id="Group 204" o:spid="_x0000_s1091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92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93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94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095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96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97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C0399F7" w14:textId="77777777" w:rsidR="00E62F77" w:rsidRPr="00531501" w:rsidRDefault="00E62F77" w:rsidP="00993994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98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99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00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7049430C" w14:textId="77777777" w:rsidR="00E62F77" w:rsidRDefault="00E62F77" w:rsidP="00993994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101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102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103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104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105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106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107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08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5A7A2E84" w14:textId="77777777" w:rsidR="00E62F77" w:rsidRDefault="00E62F77" w:rsidP="00993994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31C3EF9C" w:rsidR="00993994" w:rsidRPr="004D6831" w:rsidRDefault="00993994" w:rsidP="00DE4CA1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4CBF862" wp14:editId="5A8DEB08">
                <wp:extent cx="6547104" cy="1384449"/>
                <wp:effectExtent l="0" t="19050" r="25400" b="25400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384449"/>
                          <a:chOff x="0" y="0"/>
                          <a:chExt cx="6547104" cy="1345227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791"/>
                            <a:ext cx="6547104" cy="1084436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BB58C" w14:textId="77777777" w:rsidR="00E62F77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653A7A5" w14:textId="7501EC46" w:rsidR="00E62F77" w:rsidRPr="004E4A10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: </w:t>
                              </w:r>
                            </w:p>
                            <w:p w14:paraId="324A2B02" w14:textId="349B3975" w:rsidR="00E62F77" w:rsidRPr="00CA1202" w:rsidRDefault="00E62F77" w:rsidP="00E62F77">
                              <w:pPr>
                                <w:pStyle w:val="ListParagraph"/>
                                <w:numPr>
                                  <w:ilvl w:val="0"/>
                                  <w:numId w:val="2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color w:val="000000" w:themeColor="text1"/>
                                </w:rPr>
                                <w:t xml:space="preserve">Quan sát và đếm số lượng vectơ. Chú ý với hai điểm phân biệt A, B cho trước luôn có hai vectơ 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1140" w:dyaOrig="400" w14:anchorId="4BE1E857">
                                  <v:shape id="_x0000_i1058" type="#_x0000_t75" style="width:53.25pt;height:18.75pt" o:ole="">
                                    <v:imagedata r:id="rId61" o:title=""/>
                                  </v:shape>
                                  <o:OLEObject Type="Embed" ProgID="Equation.DSMT4" ShapeID="_x0000_i1058" DrawAspect="Content" ObjectID="_1686631385" r:id="rId62"/>
                                </w:object>
                              </w:r>
                            </w:p>
                            <w:p w14:paraId="593EED57" w14:textId="77777777" w:rsidR="00E62F77" w:rsidRPr="007B6D41" w:rsidRDefault="00E62F77" w:rsidP="00CA1202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</w:p>
                            <w:p w14:paraId="2EFEFF82" w14:textId="15C6335F" w:rsidR="00E62F77" w:rsidRPr="00D77153" w:rsidRDefault="00E62F77" w:rsidP="00D7715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4851280" cy="485775"/>
                                  <a:chOff x="1502180" y="0"/>
                                  <a:chExt cx="4851280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104387"/>
                                    <a:ext cx="4741746" cy="369570"/>
                                    <a:chOff x="1611714" y="104387"/>
                                    <a:chExt cx="4741746" cy="369570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1323" y="105161"/>
                                      <a:ext cx="459213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B921C97" w14:textId="77777777" w:rsidR="00E62F77" w:rsidRPr="00613D8C" w:rsidRDefault="00E62F77" w:rsidP="00E62F77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color w:val="0000CC"/>
                                            <w:sz w:val="26"/>
                                            <w:szCs w:val="26"/>
                                          </w:rPr>
                                        </w:pPr>
                                        <w:r w:rsidRPr="00613D8C">
                                          <w:rPr>
                                            <w:rFonts w:ascii="Chu Van An" w:eastAsia="Calibri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6"/>
                                            <w:szCs w:val="26"/>
                                          </w:rPr>
                                          <w:t>Nhận dạng, đếm số vectơ</w:t>
                                        </w:r>
                                      </w:p>
                                      <w:p w14:paraId="4CDFFA22" w14:textId="49E0AE78" w:rsidR="00E62F77" w:rsidRPr="00F64434" w:rsidRDefault="00E62F77" w:rsidP="00993994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75164B7" w14:textId="77777777" w:rsidR="00E62F77" w:rsidRDefault="00E62F77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E62F77" w:rsidRDefault="00E62F77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109" style="width:515.5pt;height:109pt;mso-position-horizontal-relative:char;mso-position-vertical-relative:line" coordsize="65471,134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">
                <v:shape id="Rectangle: Diagonal Corners Rounded 1" o:spid="_x0000_s1110" style="position:absolute;top:2607;width:65471;height:10845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77971;6547104,1074167;6532329,1084436;112179,1084436;0,1006465;0,10269;14775,0" o:connectangles="0,0,0,0,0,0,0,0,0" textboxrect="0,0,6435090,1533525"/>
                  <v:textbox>
                    <w:txbxContent>
                      <w:p w14:paraId="6EFBB58C" w14:textId="77777777" w:rsidR="00E62F77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653A7A5" w14:textId="7501EC46" w:rsidR="00E62F77" w:rsidRPr="004E4A10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: </w:t>
                        </w:r>
                      </w:p>
                      <w:p w14:paraId="324A2B02" w14:textId="349B3975" w:rsidR="00E62F77" w:rsidRPr="00CA1202" w:rsidRDefault="00E62F77" w:rsidP="00E62F77">
                        <w:pPr>
                          <w:pStyle w:val="ListParagraph"/>
                          <w:numPr>
                            <w:ilvl w:val="0"/>
                            <w:numId w:val="23"/>
                          </w:numPr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  <w:r>
                          <w:rPr>
                            <w:rFonts w:ascii="Chu Van An" w:hAnsi="Chu Van An" w:cs="Chu Van An"/>
                            <w:color w:val="000000" w:themeColor="text1"/>
                          </w:rPr>
                          <w:t xml:space="preserve">Quan sát và đếm số lượng vectơ. Chú ý với hai điểm phân biệt A, B cho trước luôn có hai vectơ </w:t>
                        </w:r>
                        <w:r w:rsidRPr="002446EF">
                          <w:rPr>
                            <w:rFonts w:ascii="Chu Van An" w:hAnsi="Chu Van An" w:cs="Chu Van An"/>
                            <w:position w:val="-10"/>
                          </w:rPr>
                          <w:object w:dxaOrig="1140" w:dyaOrig="400" w14:anchorId="4BE1E857">
                            <v:shape id="_x0000_i1058" type="#_x0000_t75" style="width:53.25pt;height:18.75pt" o:ole="">
                              <v:imagedata r:id="rId61" o:title=""/>
                            </v:shape>
                            <o:OLEObject Type="Embed" ProgID="Equation.DSMT4" ShapeID="_x0000_i1058" DrawAspect="Content" ObjectID="_1686631385" r:id="rId63"/>
                          </w:object>
                        </w:r>
                      </w:p>
                      <w:p w14:paraId="593EED57" w14:textId="77777777" w:rsidR="00E62F77" w:rsidRPr="007B6D41" w:rsidRDefault="00E62F77" w:rsidP="00CA1202">
                        <w:pPr>
                          <w:pStyle w:val="ListParagraph"/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</w:p>
                      <w:p w14:paraId="2EFEFF82" w14:textId="15C6335F" w:rsidR="00E62F77" w:rsidRPr="00D77153" w:rsidRDefault="00E62F77" w:rsidP="00D7715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464" o:spid="_x0000_s1111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12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13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14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" path="m,l6086197,r154724,154724l6240921,447554,,447554,,xe" fillcolor="#efddf6 [663]" stroked="f" strokeweight="1.25pt">
                        <v:fill r:id="rId64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468" o:spid="_x0000_s1115" style="position:absolute;left:15021;width:48513;height:4857" coordorigin="15021" coordsize="4851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16" style="position:absolute;left:16117;top:1043;width:47417;height:3696" coordorigin="16117,1043" coordsize="4741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17" type="#_x0000_t55" style="position:absolute;left:17613;top:1051;width:45921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" adj="21295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B921C97" w14:textId="77777777" w:rsidR="00E62F77" w:rsidRPr="00613D8C" w:rsidRDefault="00E62F77" w:rsidP="00E62F77">
                                  <w:pPr>
                                    <w:spacing w:line="256" w:lineRule="auto"/>
                                    <w:jc w:val="center"/>
                                    <w:rPr>
                                      <w:color w:val="0000CC"/>
                                      <w:sz w:val="26"/>
                                      <w:szCs w:val="26"/>
                                    </w:rPr>
                                  </w:pPr>
                                  <w:r w:rsidRPr="00613D8C">
                                    <w:rPr>
                                      <w:rFonts w:ascii="Chu Van An" w:eastAsia="Calibri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6"/>
                                      <w:szCs w:val="26"/>
                                    </w:rPr>
                                    <w:t>Nhận dạng, đếm số vectơ</w:t>
                                  </w:r>
                                </w:p>
                                <w:p w14:paraId="4CDFFA22" w14:textId="49E0AE78" w:rsidR="00E62F77" w:rsidRPr="00F64434" w:rsidRDefault="00E62F77" w:rsidP="00993994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471" o:spid="_x0000_s111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1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0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575164B7" w14:textId="77777777" w:rsidR="00E62F77" w:rsidRDefault="00E62F77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2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2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2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2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2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2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E62F77" w:rsidRDefault="00E62F77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6146A06E" w:rsidR="00EC5D1C" w:rsidRPr="004D6831" w:rsidRDefault="00EC5D1C" w:rsidP="00DE4CA1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4D683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4D683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4D683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FEC3B02" w14:textId="77777777" w:rsidR="00E62F77" w:rsidRPr="004D6831" w:rsidRDefault="00E62F77" w:rsidP="00DE4CA1">
      <w:pPr>
        <w:numPr>
          <w:ilvl w:val="0"/>
          <w:numId w:val="24"/>
        </w:numPr>
        <w:tabs>
          <w:tab w:val="left" w:pos="992"/>
        </w:tabs>
        <w:spacing w:before="120" w:after="0" w:line="240" w:lineRule="auto"/>
        <w:ind w:left="1418"/>
        <w:jc w:val="both"/>
        <w:outlineLvl w:val="0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Cho ba điểm phân biệt </w:t>
      </w:r>
      <w:r w:rsidRPr="004D6831">
        <w:rPr>
          <w:rFonts w:ascii="Chu Van An" w:hAnsi="Chu Van An" w:cs="Chu Van An"/>
          <w:position w:val="-10"/>
          <w:sz w:val="24"/>
          <w:szCs w:val="24"/>
        </w:rPr>
        <w:object w:dxaOrig="880" w:dyaOrig="320" w14:anchorId="032A299B">
          <v:shape id="_x0000_i1059" type="#_x0000_t75" style="width:43.5pt;height:16.5pt" o:ole="">
            <v:imagedata r:id="rId65" o:title=""/>
          </v:shape>
          <o:OLEObject Type="Embed" ProgID="Equation.DSMT4" ShapeID="_x0000_i1059" DrawAspect="Content" ObjectID="_1686630705" r:id="rId66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Có bao nhiêu vectơ khác vectơ không có điểm đầu và điểm cuối là các điểm </w:t>
      </w:r>
      <w:r w:rsidRPr="004D6831">
        <w:rPr>
          <w:rFonts w:ascii="Chu Van An" w:hAnsi="Chu Van An" w:cs="Chu Van An"/>
          <w:position w:val="-10"/>
          <w:sz w:val="24"/>
          <w:szCs w:val="24"/>
        </w:rPr>
        <w:object w:dxaOrig="859" w:dyaOrig="320" w14:anchorId="038ACA8C">
          <v:shape id="_x0000_i1060" type="#_x0000_t75" style="width:43.5pt;height:16.5pt" o:ole="">
            <v:imagedata r:id="rId67" o:title=""/>
          </v:shape>
          <o:OLEObject Type="Embed" ProgID="Equation.DSMT4" ShapeID="_x0000_i1060" DrawAspect="Content" ObjectID="_1686630706" r:id="rId68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đã cho?</w:t>
      </w:r>
    </w:p>
    <w:p w14:paraId="44A07F3D" w14:textId="31F788F8" w:rsidR="00E62F77" w:rsidRPr="004D6831" w:rsidRDefault="00E62F77" w:rsidP="00DE4CA1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4D6831">
        <w:rPr>
          <w:rFonts w:ascii="Chu Van An" w:hAnsi="Chu Van An" w:cs="Chu Van An"/>
          <w:position w:val="-4"/>
          <w:sz w:val="24"/>
          <w:szCs w:val="24"/>
        </w:rPr>
        <w:object w:dxaOrig="200" w:dyaOrig="260" w14:anchorId="7E8908EB">
          <v:shape id="_x0000_i1061" type="#_x0000_t75" style="width:9.75pt;height:13.5pt" o:ole="">
            <v:imagedata r:id="rId69" o:title=""/>
          </v:shape>
          <o:OLEObject Type="Embed" ProgID="Equation.DSMT4" ShapeID="_x0000_i1061" DrawAspect="Content" ObjectID="_1686630707" r:id="rId70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sz w:val="24"/>
          <w:szCs w:val="24"/>
        </w:rPr>
        <w:tab/>
      </w:r>
      <w:r w:rsidRPr="004D6831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Ⓑ</w:t>
      </w: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180" w:dyaOrig="279" w14:anchorId="6A2808B5">
          <v:shape id="_x0000_i1062" type="#_x0000_t75" style="width:9pt;height:13.5pt" o:ole="">
            <v:imagedata r:id="rId71" o:title=""/>
          </v:shape>
          <o:OLEObject Type="Embed" ProgID="Equation.DSMT4" ShapeID="_x0000_i1062" DrawAspect="Content" ObjectID="_1686630708" r:id="rId72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sz w:val="24"/>
          <w:szCs w:val="24"/>
        </w:rPr>
        <w:tab/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C. </w:t>
      </w: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200" w:dyaOrig="279" w14:anchorId="1CE307A9">
          <v:shape id="_x0000_i1063" type="#_x0000_t75" style="width:9.75pt;height:13.5pt" o:ole="">
            <v:imagedata r:id="rId73" o:title=""/>
          </v:shape>
          <o:OLEObject Type="Embed" ProgID="Equation.DSMT4" ShapeID="_x0000_i1063" DrawAspect="Content" ObjectID="_1686630709" r:id="rId74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sz w:val="24"/>
          <w:szCs w:val="24"/>
        </w:rPr>
        <w:tab/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D. </w:t>
      </w: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 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180" w:dyaOrig="279" w14:anchorId="4CA99431">
          <v:shape id="_x0000_i1064" type="#_x0000_t75" style="width:9pt;height:13.5pt" o:ole="">
            <v:imagedata r:id="rId75" o:title=""/>
          </v:shape>
          <o:OLEObject Type="Embed" ProgID="Equation.DSMT4" ShapeID="_x0000_i1064" DrawAspect="Content" ObjectID="_1686630710" r:id="rId76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5C3E13E3" w14:textId="77777777" w:rsidR="00E62F77" w:rsidRPr="004D6831" w:rsidRDefault="00E62F77" w:rsidP="00DE4CA1">
      <w:pPr>
        <w:spacing w:before="60" w:after="60" w:line="240" w:lineRule="auto"/>
        <w:ind w:left="1418"/>
        <w:jc w:val="center"/>
        <w:outlineLvl w:val="0"/>
        <w:rPr>
          <w:rFonts w:ascii="Chu Van An" w:hAnsi="Chu Van An" w:cs="Chu Van An"/>
          <w:b/>
          <w:color w:val="0000FF"/>
          <w:sz w:val="24"/>
          <w:szCs w:val="24"/>
          <w:shd w:val="clear" w:color="auto" w:fill="00FF00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548DC54E" w14:textId="77777777" w:rsidR="00E62F77" w:rsidRPr="004D6831" w:rsidRDefault="00E62F77" w:rsidP="00DE4CA1">
      <w:pPr>
        <w:spacing w:before="60" w:after="60" w:line="240" w:lineRule="auto"/>
        <w:ind w:left="1418"/>
        <w:outlineLvl w:val="0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Các vectơ khác vectơ không có điểm đầu và điểm cuối là các điểm </w:t>
      </w:r>
      <w:r w:rsidRPr="004D6831">
        <w:rPr>
          <w:rFonts w:ascii="Chu Van An" w:hAnsi="Chu Van An" w:cs="Chu Van An"/>
          <w:position w:val="-10"/>
          <w:sz w:val="24"/>
          <w:szCs w:val="24"/>
        </w:rPr>
        <w:object w:dxaOrig="859" w:dyaOrig="320" w14:anchorId="20A705AD">
          <v:shape id="_x0000_i1065" type="#_x0000_t75" style="width:43.5pt;height:16.5pt" o:ole="">
            <v:imagedata r:id="rId67" o:title=""/>
          </v:shape>
          <o:OLEObject Type="Embed" ProgID="Equation.DSMT4" ShapeID="_x0000_i1065" DrawAspect="Content" ObjectID="_1686630711" r:id="rId77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đã cho là</w:t>
      </w:r>
    </w:p>
    <w:p w14:paraId="5DD71302" w14:textId="77777777" w:rsidR="00E62F77" w:rsidRPr="004D6831" w:rsidRDefault="00E62F77" w:rsidP="00DE4CA1">
      <w:pPr>
        <w:spacing w:before="60" w:after="60" w:line="240" w:lineRule="auto"/>
        <w:ind w:left="1418"/>
        <w:outlineLvl w:val="0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position w:val="-10"/>
          <w:sz w:val="24"/>
          <w:szCs w:val="24"/>
        </w:rPr>
        <w:object w:dxaOrig="2720" w:dyaOrig="380" w14:anchorId="42918A93">
          <v:shape id="_x0000_i1066" type="#_x0000_t75" style="width:135.75pt;height:18.75pt" o:ole="">
            <v:imagedata r:id="rId78" o:title=""/>
          </v:shape>
          <o:OLEObject Type="Embed" ProgID="Equation.DSMT4" ShapeID="_x0000_i1066" DrawAspect="Content" ObjectID="_1686630712" r:id="rId79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1F010D1E" w14:textId="77777777" w:rsidR="00E62F77" w:rsidRPr="004D6831" w:rsidRDefault="00E62F77" w:rsidP="00DE4CA1">
      <w:pPr>
        <w:numPr>
          <w:ilvl w:val="0"/>
          <w:numId w:val="24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Cho ngũ giác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885" w:dyaOrig="270" w14:anchorId="647E033D">
          <v:shape id="_x0000_i1067" type="#_x0000_t75" style="width:44.25pt;height:13.5pt" o:ole="">
            <v:imagedata r:id="rId80" o:title=""/>
          </v:shape>
          <o:OLEObject Type="Embed" ProgID="Equation.DSMT4" ShapeID="_x0000_i1067" DrawAspect="Content" ObjectID="_1686630713" r:id="rId81"/>
        </w:object>
      </w:r>
      <w:r w:rsidRPr="004D6831">
        <w:rPr>
          <w:rFonts w:ascii="Chu Van An" w:hAnsi="Chu Van An" w:cs="Chu Van An"/>
          <w:sz w:val="24"/>
          <w:szCs w:val="24"/>
        </w:rPr>
        <w:t>. Từ các đỉnh của ngũ giác đã cho có thể lập được bao nhiêu véc tơ có điểm cuối là điểm</w:t>
      </w:r>
      <w:r w:rsidRPr="004D6831">
        <w:rPr>
          <w:rFonts w:ascii="Chu Van An" w:hAnsi="Chu Van An" w:cs="Chu Van An"/>
          <w:position w:val="-4"/>
          <w:sz w:val="24"/>
          <w:szCs w:val="24"/>
        </w:rPr>
        <w:object w:dxaOrig="225" w:dyaOrig="270" w14:anchorId="514F3332">
          <v:shape id="_x0000_i1068" type="#_x0000_t75" style="width:11.25pt;height:13.5pt" o:ole="">
            <v:imagedata r:id="rId82" o:title=""/>
          </v:shape>
          <o:OLEObject Type="Embed" ProgID="Equation.DSMT4" ShapeID="_x0000_i1068" DrawAspect="Content" ObjectID="_1686630714" r:id="rId83"/>
        </w:object>
      </w:r>
    </w:p>
    <w:p w14:paraId="06610621" w14:textId="5C9DB557" w:rsidR="00E62F77" w:rsidRPr="004D6831" w:rsidRDefault="00E62F77" w:rsidP="00DE4CA1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4D6831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210" w:dyaOrig="270" w14:anchorId="666BDE8D">
          <v:shape id="_x0000_i1069" type="#_x0000_t75" style="width:11.25pt;height:13.5pt" o:ole="">
            <v:imagedata r:id="rId84" o:title=""/>
          </v:shape>
          <o:OLEObject Type="Embed" ProgID="Equation.DSMT4" ShapeID="_x0000_i1069" DrawAspect="Content" ObjectID="_1686630715" r:id="rId85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B. </w:t>
      </w:r>
      <w:r w:rsidRPr="004D6831">
        <w:rPr>
          <w:rFonts w:ascii="Chu Van An" w:hAnsi="Chu Van An" w:cs="Chu Van An"/>
          <w:color w:val="000000"/>
          <w:position w:val="-6"/>
          <w:sz w:val="24"/>
          <w:szCs w:val="24"/>
        </w:rPr>
        <w:object w:dxaOrig="180" w:dyaOrig="270" w14:anchorId="5345BBCF">
          <v:shape id="_x0000_i1070" type="#_x0000_t75" style="width:9pt;height:13.5pt" o:ole="">
            <v:imagedata r:id="rId86" o:title=""/>
          </v:shape>
          <o:OLEObject Type="Embed" ProgID="Equation.DSMT4" ShapeID="_x0000_i1070" DrawAspect="Content" ObjectID="_1686630716" r:id="rId87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C. </w:t>
      </w: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4D6831">
        <w:rPr>
          <w:rFonts w:ascii="Chu Van An" w:hAnsi="Chu Van An" w:cs="Chu Van An"/>
          <w:color w:val="000000"/>
          <w:position w:val="-6"/>
          <w:sz w:val="24"/>
          <w:szCs w:val="24"/>
        </w:rPr>
        <w:object w:dxaOrig="180" w:dyaOrig="270" w14:anchorId="3542E651">
          <v:shape id="_x0000_i1071" type="#_x0000_t75" style="width:9pt;height:13.5pt" o:ole="">
            <v:imagedata r:id="rId88" o:title=""/>
          </v:shape>
          <o:OLEObject Type="Embed" ProgID="Equation.DSMT4" ShapeID="_x0000_i1071" DrawAspect="Content" ObjectID="_1686630717" r:id="rId89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D. </w:t>
      </w: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  </w:t>
      </w:r>
      <w:r w:rsidRPr="004D6831">
        <w:rPr>
          <w:rFonts w:ascii="Chu Van An" w:hAnsi="Chu Van An" w:cs="Chu Van An"/>
          <w:color w:val="000000"/>
          <w:position w:val="-6"/>
          <w:sz w:val="24"/>
          <w:szCs w:val="24"/>
        </w:rPr>
        <w:object w:dxaOrig="210" w:dyaOrig="270" w14:anchorId="628A7D67">
          <v:shape id="_x0000_i1072" type="#_x0000_t75" style="width:11.25pt;height:13.5pt" o:ole="">
            <v:imagedata r:id="rId90" o:title=""/>
          </v:shape>
          <o:OLEObject Type="Embed" ProgID="Equation.DSMT4" ShapeID="_x0000_i1072" DrawAspect="Content" ObjectID="_1686630718" r:id="rId91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334C560" w14:textId="77777777" w:rsidR="00E62F77" w:rsidRPr="004D6831" w:rsidRDefault="00E62F77" w:rsidP="00DE4CA1">
      <w:pPr>
        <w:spacing w:line="240" w:lineRule="auto"/>
        <w:ind w:left="1418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A84E638" w14:textId="77777777" w:rsidR="00E62F77" w:rsidRPr="004D6831" w:rsidRDefault="00E62F77" w:rsidP="00DE4CA1">
      <w:pPr>
        <w:spacing w:line="240" w:lineRule="auto"/>
        <w:ind w:left="1418"/>
        <w:jc w:val="center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128E71BA" wp14:editId="76A9BF85">
            <wp:extent cx="1348118" cy="822931"/>
            <wp:effectExtent l="0" t="0" r="4445" b="0"/>
            <wp:docPr id="2124572932" name="Picture 21245729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3892" cy="826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80ACDD" w14:textId="77777777" w:rsidR="00E62F77" w:rsidRPr="004D6831" w:rsidRDefault="00E62F77" w:rsidP="00DE4CA1">
      <w:pPr>
        <w:spacing w:line="240" w:lineRule="auto"/>
        <w:ind w:left="1418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Các véc tơ có điểm cuối là điểm </w:t>
      </w:r>
      <w:r w:rsidRPr="004D6831">
        <w:rPr>
          <w:rFonts w:ascii="Chu Van An" w:hAnsi="Chu Van An" w:cs="Chu Van An"/>
          <w:position w:val="-4"/>
          <w:sz w:val="24"/>
          <w:szCs w:val="24"/>
        </w:rPr>
        <w:object w:dxaOrig="225" w:dyaOrig="270" w14:anchorId="75F9B94C">
          <v:shape id="_x0000_i1073" type="#_x0000_t75" style="width:11.25pt;height:13.5pt" o:ole="">
            <v:imagedata r:id="rId82" o:title=""/>
          </v:shape>
          <o:OLEObject Type="Embed" ProgID="Equation.DSMT4" ShapeID="_x0000_i1073" DrawAspect="Content" ObjectID="_1686630719" r:id="rId93"/>
        </w:object>
      </w:r>
      <w:r w:rsidRPr="004D6831">
        <w:rPr>
          <w:rFonts w:ascii="Chu Van An" w:hAnsi="Chu Van An" w:cs="Chu Van An"/>
          <w:position w:val="-4"/>
          <w:sz w:val="24"/>
          <w:szCs w:val="24"/>
        </w:rPr>
        <w:t xml:space="preserve"> </w:t>
      </w:r>
      <w:r w:rsidRPr="004D6831">
        <w:rPr>
          <w:rFonts w:ascii="Chu Van An" w:hAnsi="Chu Van An" w:cs="Chu Van An"/>
          <w:sz w:val="24"/>
          <w:szCs w:val="24"/>
        </w:rPr>
        <w:t xml:space="preserve">là </w:t>
      </w:r>
      <w:r w:rsidRPr="004D6831">
        <w:rPr>
          <w:rFonts w:ascii="Chu Van An" w:hAnsi="Chu Van An" w:cs="Chu Van An"/>
          <w:position w:val="-4"/>
          <w:sz w:val="24"/>
          <w:szCs w:val="24"/>
        </w:rPr>
        <w:object w:dxaOrig="390" w:dyaOrig="315" w14:anchorId="0846937F">
          <v:shape id="_x0000_i1074" type="#_x0000_t75" style="width:19.5pt;height:15.75pt" o:ole="">
            <v:imagedata r:id="rId94" o:title=""/>
          </v:shape>
          <o:OLEObject Type="Embed" ProgID="Equation.DSMT4" ShapeID="_x0000_i1074" DrawAspect="Content" ObjectID="_1686630720" r:id="rId95"/>
        </w:object>
      </w:r>
      <w:r w:rsidRPr="004D6831">
        <w:rPr>
          <w:rFonts w:ascii="Chu Van An" w:hAnsi="Chu Van An" w:cs="Chu Van An"/>
          <w:sz w:val="24"/>
          <w:szCs w:val="24"/>
        </w:rPr>
        <w:t xml:space="preserve">;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390" w:dyaOrig="330" w14:anchorId="16951E6B">
          <v:shape id="_x0000_i1075" type="#_x0000_t75" style="width:19.5pt;height:16.5pt" o:ole="">
            <v:imagedata r:id="rId96" o:title=""/>
          </v:shape>
          <o:OLEObject Type="Embed" ProgID="Equation.DSMT4" ShapeID="_x0000_i1075" DrawAspect="Content" ObjectID="_1686630721" r:id="rId97"/>
        </w:object>
      </w:r>
      <w:r w:rsidRPr="004D6831">
        <w:rPr>
          <w:rFonts w:ascii="Chu Van An" w:hAnsi="Chu Van An" w:cs="Chu Van An"/>
          <w:sz w:val="24"/>
          <w:szCs w:val="24"/>
        </w:rPr>
        <w:t xml:space="preserve">; </w:t>
      </w:r>
      <w:r w:rsidRPr="004D6831">
        <w:rPr>
          <w:rFonts w:ascii="Chu Van An" w:hAnsi="Chu Van An" w:cs="Chu Van An"/>
          <w:position w:val="-4"/>
          <w:sz w:val="24"/>
          <w:szCs w:val="24"/>
        </w:rPr>
        <w:object w:dxaOrig="405" w:dyaOrig="315" w14:anchorId="71BCB9F2">
          <v:shape id="_x0000_i1076" type="#_x0000_t75" style="width:20.25pt;height:15.75pt" o:ole="">
            <v:imagedata r:id="rId98" o:title=""/>
          </v:shape>
          <o:OLEObject Type="Embed" ProgID="Equation.DSMT4" ShapeID="_x0000_i1076" DrawAspect="Content" ObjectID="_1686630722" r:id="rId99"/>
        </w:object>
      </w:r>
      <w:r w:rsidRPr="004D6831">
        <w:rPr>
          <w:rFonts w:ascii="Chu Van An" w:hAnsi="Chu Van An" w:cs="Chu Van An"/>
          <w:sz w:val="24"/>
          <w:szCs w:val="24"/>
        </w:rPr>
        <w:t xml:space="preserve">; </w:t>
      </w:r>
      <w:r w:rsidRPr="004D6831">
        <w:rPr>
          <w:rFonts w:ascii="Chu Van An" w:hAnsi="Chu Van An" w:cs="Chu Van An"/>
          <w:position w:val="-4"/>
          <w:sz w:val="24"/>
          <w:szCs w:val="24"/>
        </w:rPr>
        <w:object w:dxaOrig="390" w:dyaOrig="315" w14:anchorId="70367943">
          <v:shape id="_x0000_i1077" type="#_x0000_t75" style="width:19.5pt;height:15.75pt" o:ole="">
            <v:imagedata r:id="rId100" o:title=""/>
          </v:shape>
          <o:OLEObject Type="Embed" ProgID="Equation.DSMT4" ShapeID="_x0000_i1077" DrawAspect="Content" ObjectID="_1686630723" r:id="rId101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2E746ECE" w14:textId="77777777" w:rsidR="00E62F77" w:rsidRPr="004D6831" w:rsidRDefault="00E62F77" w:rsidP="00DE4CA1">
      <w:pPr>
        <w:numPr>
          <w:ilvl w:val="0"/>
          <w:numId w:val="24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eastAsia="Times New Roman" w:hAnsi="Chu Van An" w:cs="Chu Van An"/>
          <w:sz w:val="24"/>
          <w:szCs w:val="24"/>
        </w:rPr>
        <w:t xml:space="preserve">Hình bình hành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74D70562">
          <v:shape id="_x0000_i1078" type="#_x0000_t75" style="width:36pt;height:13.5pt" o:ole="">
            <v:imagedata r:id="rId102" o:title=""/>
          </v:shape>
          <o:OLEObject Type="Embed" ProgID="Equation.DSMT4" ShapeID="_x0000_i1078" DrawAspect="Content" ObjectID="_1686630724" r:id="rId103"/>
        </w:object>
      </w:r>
      <w:r w:rsidRPr="004D6831">
        <w:rPr>
          <w:rFonts w:ascii="Chu Van An" w:eastAsia="Times New Roman" w:hAnsi="Chu Van An" w:cs="Chu Van An"/>
          <w:sz w:val="24"/>
          <w:szCs w:val="24"/>
        </w:rPr>
        <w:t xml:space="preserve"> tâm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70" w14:anchorId="77F67F27">
          <v:shape id="_x0000_i1079" type="#_x0000_t75" style="width:12pt;height:13.5pt" o:ole="">
            <v:imagedata r:id="rId104" o:title=""/>
          </v:shape>
          <o:OLEObject Type="Embed" ProgID="Equation.DSMT4" ShapeID="_x0000_i1079" DrawAspect="Content" ObjectID="_1686630725" r:id="rId105"/>
        </w:object>
      </w:r>
      <w:r w:rsidRPr="004D6831">
        <w:rPr>
          <w:rFonts w:ascii="Chu Van An" w:eastAsia="Times New Roman" w:hAnsi="Chu Van An" w:cs="Chu Van An"/>
          <w:sz w:val="24"/>
          <w:szCs w:val="24"/>
        </w:rPr>
        <w:t xml:space="preserve">. Khẳng định </w:t>
      </w:r>
      <w:r w:rsidRPr="004D6831">
        <w:rPr>
          <w:rFonts w:ascii="Chu Van An" w:eastAsia="Times New Roman" w:hAnsi="Chu Van An" w:cs="Chu Van An"/>
          <w:b/>
          <w:sz w:val="24"/>
          <w:szCs w:val="24"/>
        </w:rPr>
        <w:t>sai</w:t>
      </w:r>
      <w:r w:rsidRPr="004D6831">
        <w:rPr>
          <w:rFonts w:ascii="Chu Van An" w:eastAsia="Times New Roman" w:hAnsi="Chu Van An" w:cs="Chu Van An"/>
          <w:sz w:val="24"/>
          <w:szCs w:val="24"/>
        </w:rPr>
        <w:t xml:space="preserve"> là</w:t>
      </w:r>
    </w:p>
    <w:p w14:paraId="43CBAA7B" w14:textId="527D688E" w:rsidR="00E62F77" w:rsidRPr="004D6831" w:rsidRDefault="004D683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A. </w:t>
      </w:r>
      <w:r w:rsidR="00E62F77"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E62F77"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385" w:dyaOrig="345" w14:anchorId="4678F36E">
          <v:shape id="_x0000_i1080" type="#_x0000_t75" style="width:119.25pt;height:17.25pt" o:ole="">
            <v:imagedata r:id="rId106" o:title=""/>
          </v:shape>
          <o:OLEObject Type="Embed" ProgID="Equation.DSMT4" ShapeID="_x0000_i1080" DrawAspect="Content" ObjectID="_1686630726" r:id="rId107"/>
        </w:object>
      </w:r>
      <w:r w:rsidR="00E62F77" w:rsidRPr="004D6831">
        <w:rPr>
          <w:rFonts w:ascii="Chu Van An" w:eastAsia="Times New Roman" w:hAnsi="Chu Van An" w:cs="Chu Van An"/>
          <w:sz w:val="24"/>
          <w:szCs w:val="24"/>
        </w:rPr>
        <w:t>.</w:t>
      </w:r>
      <w:r w:rsidR="00E62F77" w:rsidRPr="004D6831">
        <w:rPr>
          <w:rFonts w:ascii="Chu Van An" w:hAnsi="Chu Van An" w:cs="Chu Van An"/>
          <w:sz w:val="24"/>
          <w:szCs w:val="24"/>
        </w:rPr>
        <w:tab/>
      </w:r>
      <w:r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B. </w:t>
      </w:r>
      <w:r w:rsidR="00E62F77"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975" w:dyaOrig="345" w14:anchorId="291F8AF8">
          <v:shape id="_x0000_i1081" type="#_x0000_t75" style="width:48.75pt;height:17.25pt" o:ole="">
            <v:imagedata r:id="rId108" o:title=""/>
          </v:shape>
          <o:OLEObject Type="Embed" ProgID="Equation.DSMT4" ShapeID="_x0000_i1081" DrawAspect="Content" ObjectID="_1686630727" r:id="rId109"/>
        </w:object>
      </w:r>
      <w:r w:rsidR="00E62F77" w:rsidRPr="004D6831">
        <w:rPr>
          <w:rFonts w:ascii="Chu Van An" w:eastAsia="Times New Roman" w:hAnsi="Chu Van An" w:cs="Chu Van An"/>
          <w:sz w:val="24"/>
          <w:szCs w:val="24"/>
        </w:rPr>
        <w:t>.</w:t>
      </w:r>
      <w:r w:rsidR="00E62F77" w:rsidRPr="004D6831">
        <w:rPr>
          <w:rFonts w:ascii="Chu Van An" w:hAnsi="Chu Van An" w:cs="Chu Van An"/>
          <w:sz w:val="24"/>
          <w:szCs w:val="24"/>
        </w:rPr>
        <w:tab/>
      </w:r>
    </w:p>
    <w:p w14:paraId="7757FBC2" w14:textId="7C0A90B6" w:rsidR="00E62F77" w:rsidRPr="004D6831" w:rsidRDefault="004D6831" w:rsidP="00DE4CA1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eastAsia="Times New Roman" w:hAnsi="Chu Van An" w:cs="Chu Van An"/>
          <w:sz w:val="24"/>
          <w:szCs w:val="24"/>
        </w:rPr>
      </w:pPr>
      <w:r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C. </w:t>
      </w:r>
      <w:r w:rsidR="00E62F77"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E62F77"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545" w:dyaOrig="345" w14:anchorId="3A2314ED">
          <v:shape id="_x0000_i1082" type="#_x0000_t75" style="width:77.25pt;height:17.25pt" o:ole="">
            <v:imagedata r:id="rId110" o:title=""/>
          </v:shape>
          <o:OLEObject Type="Embed" ProgID="Equation.DSMT4" ShapeID="_x0000_i1082" DrawAspect="Content" ObjectID="_1686630728" r:id="rId111"/>
        </w:object>
      </w:r>
      <w:r w:rsidR="00E62F77" w:rsidRPr="004D6831">
        <w:rPr>
          <w:rFonts w:ascii="Chu Van An" w:eastAsia="Times New Roman" w:hAnsi="Chu Van An" w:cs="Chu Van An"/>
          <w:sz w:val="24"/>
          <w:szCs w:val="24"/>
        </w:rPr>
        <w:t>.</w:t>
      </w:r>
      <w:r w:rsidR="00E62F77" w:rsidRPr="004D6831">
        <w:rPr>
          <w:rFonts w:ascii="Chu Van An" w:hAnsi="Chu Van An" w:cs="Chu Van An"/>
          <w:sz w:val="24"/>
          <w:szCs w:val="24"/>
        </w:rPr>
        <w:tab/>
      </w:r>
      <w:r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D. </w:t>
      </w:r>
      <w:r w:rsidR="00E62F77"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  </w:t>
      </w:r>
      <w:r w:rsidR="00E62F77"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500" w:dyaOrig="345" w14:anchorId="6EE690DA">
          <v:shape id="_x0000_i1083" type="#_x0000_t75" style="width:75pt;height:17.25pt" o:ole="">
            <v:imagedata r:id="rId112" o:title=""/>
          </v:shape>
          <o:OLEObject Type="Embed" ProgID="Equation.DSMT4" ShapeID="_x0000_i1083" DrawAspect="Content" ObjectID="_1686630729" r:id="rId113"/>
        </w:object>
      </w:r>
      <w:r w:rsidR="00E62F77" w:rsidRPr="004D6831">
        <w:rPr>
          <w:rFonts w:ascii="Chu Van An" w:eastAsia="Times New Roman" w:hAnsi="Chu Van An" w:cs="Chu Van An"/>
          <w:sz w:val="24"/>
          <w:szCs w:val="24"/>
        </w:rPr>
        <w:t>.</w:t>
      </w:r>
    </w:p>
    <w:p w14:paraId="056241D5" w14:textId="77777777" w:rsidR="00E62F77" w:rsidRPr="004D6831" w:rsidRDefault="00E62F77" w:rsidP="00DE4CA1">
      <w:pPr>
        <w:spacing w:line="240" w:lineRule="auto"/>
        <w:ind w:left="1418"/>
        <w:jc w:val="center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</w:rPr>
        <w:t>Lời giải</w:t>
      </w:r>
    </w:p>
    <w:p w14:paraId="258441B3" w14:textId="77777777" w:rsidR="00E62F77" w:rsidRPr="004D6831" w:rsidRDefault="00E62F77" w:rsidP="00DE4CA1">
      <w:pPr>
        <w:spacing w:line="240" w:lineRule="auto"/>
        <w:ind w:left="1418"/>
        <w:rPr>
          <w:rFonts w:ascii="Chu Van An" w:eastAsia="Calibri" w:hAnsi="Chu Van An" w:cs="Chu Van An"/>
          <w:b/>
          <w:sz w:val="24"/>
          <w:szCs w:val="24"/>
        </w:rPr>
      </w:pPr>
      <w:r w:rsidRPr="004D6831">
        <w:rPr>
          <w:rFonts w:ascii="Chu Van An" w:eastAsia="Times New Roman" w:hAnsi="Chu Van An" w:cs="Chu Van An"/>
          <w:sz w:val="24"/>
          <w:szCs w:val="24"/>
        </w:rPr>
        <w:lastRenderedPageBreak/>
        <w:t xml:space="preserve">Ta có: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550" w:dyaOrig="345" w14:anchorId="1E4FE359">
          <v:shape id="_x0000_i1084" type="#_x0000_t75" style="width:128.25pt;height:17.25pt" o:ole="">
            <v:imagedata r:id="rId114" o:title=""/>
          </v:shape>
          <o:OLEObject Type="Embed" ProgID="Equation.DSMT4" ShapeID="_x0000_i1084" DrawAspect="Content" ObjectID="_1686630730" r:id="rId115"/>
        </w:object>
      </w:r>
      <w:r w:rsidRPr="004D6831">
        <w:rPr>
          <w:rFonts w:ascii="Chu Van An" w:eastAsia="Times New Roman" w:hAnsi="Chu Van An" w:cs="Chu Van An"/>
          <w:sz w:val="24"/>
          <w:szCs w:val="24"/>
        </w:rPr>
        <w:t>.</w:t>
      </w:r>
    </w:p>
    <w:p w14:paraId="5DD94824" w14:textId="77777777" w:rsidR="00E62F77" w:rsidRPr="004D6831" w:rsidRDefault="00E62F77" w:rsidP="00DE4CA1">
      <w:pPr>
        <w:numPr>
          <w:ilvl w:val="0"/>
          <w:numId w:val="24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Cho ngũ giác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870" w:dyaOrig="270" w14:anchorId="79D19363">
          <v:shape id="_x0000_i1085" type="#_x0000_t75" style="width:43.5pt;height:13.5pt" o:ole="">
            <v:imagedata r:id="rId116" o:title=""/>
          </v:shape>
          <o:OLEObject Type="Embed" ProgID="Equation.DSMT4" ShapeID="_x0000_i1085" DrawAspect="Content" ObjectID="_1686630731" r:id="rId117"/>
        </w:object>
      </w:r>
      <w:r w:rsidRPr="004D6831">
        <w:rPr>
          <w:rFonts w:ascii="Chu Van An" w:hAnsi="Chu Van An" w:cs="Chu Van An"/>
          <w:sz w:val="24"/>
          <w:szCs w:val="24"/>
        </w:rPr>
        <w:t>. Có bao nhiêu véctơ khác véctơ – không có điểm đầu và điểm cuối là đỉnh của ngũ giác đó?</w:t>
      </w:r>
    </w:p>
    <w:p w14:paraId="73B17E4B" w14:textId="055706E6" w:rsidR="00E62F77" w:rsidRPr="004D6831" w:rsidRDefault="00E62F77" w:rsidP="00DE4CA1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180" w:dyaOrig="270" w14:anchorId="781036CC">
          <v:shape id="_x0000_i1086" type="#_x0000_t75" style="width:9pt;height:13.5pt" o:ole="">
            <v:imagedata r:id="rId118" o:title=""/>
          </v:shape>
          <o:OLEObject Type="Embed" ProgID="Equation.DSMT4" ShapeID="_x0000_i1086" DrawAspect="Content" ObjectID="_1686630732" r:id="rId119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sz w:val="24"/>
          <w:szCs w:val="24"/>
        </w:rPr>
        <w:tab/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B.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270" w:dyaOrig="270" w14:anchorId="21131770">
          <v:shape id="_x0000_i1087" type="#_x0000_t75" style="width:13.5pt;height:13.5pt" o:ole="">
            <v:imagedata r:id="rId120" o:title=""/>
          </v:shape>
          <o:OLEObject Type="Embed" ProgID="Equation.DSMT4" ShapeID="_x0000_i1087" DrawAspect="Content" ObjectID="_1686630733" r:id="rId121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sz w:val="24"/>
          <w:szCs w:val="24"/>
        </w:rPr>
        <w:tab/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C. </w:t>
      </w: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330" w:dyaOrig="270" w14:anchorId="7476E9BE">
          <v:shape id="_x0000_i1088" type="#_x0000_t75" style="width:16.5pt;height:13.5pt" o:ole="">
            <v:imagedata r:id="rId122" o:title=""/>
          </v:shape>
          <o:OLEObject Type="Embed" ProgID="Equation.DSMT4" ShapeID="_x0000_i1088" DrawAspect="Content" ObjectID="_1686630734" r:id="rId123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sz w:val="24"/>
          <w:szCs w:val="24"/>
        </w:rPr>
        <w:tab/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D. </w:t>
      </w: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 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270" w:dyaOrig="270" w14:anchorId="10F217DC">
          <v:shape id="_x0000_i1089" type="#_x0000_t75" style="width:13.5pt;height:13.5pt" o:ole="">
            <v:imagedata r:id="rId124" o:title=""/>
          </v:shape>
          <o:OLEObject Type="Embed" ProgID="Equation.DSMT4" ShapeID="_x0000_i1089" DrawAspect="Content" ObjectID="_1686630735" r:id="rId125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7B46EEB1" w14:textId="77777777" w:rsidR="00E62F77" w:rsidRPr="004D6831" w:rsidRDefault="00E62F77" w:rsidP="00DE4CA1">
      <w:pPr>
        <w:spacing w:line="240" w:lineRule="auto"/>
        <w:ind w:left="1418"/>
        <w:jc w:val="center"/>
        <w:rPr>
          <w:rFonts w:ascii="Chu Van An" w:hAnsi="Chu Van An" w:cs="Chu Van An"/>
          <w:b/>
          <w:color w:val="0033CC"/>
          <w:sz w:val="24"/>
          <w:szCs w:val="24"/>
        </w:rPr>
      </w:pPr>
      <w:r w:rsidRPr="004D6831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6B3FE86C" w14:textId="77777777" w:rsidR="00E62F77" w:rsidRPr="004D6831" w:rsidRDefault="00E62F77" w:rsidP="00DE4CA1">
      <w:pPr>
        <w:spacing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position w:val="-10"/>
          <w:sz w:val="24"/>
          <w:szCs w:val="24"/>
        </w:rPr>
        <w:object w:dxaOrig="1650" w:dyaOrig="375" w14:anchorId="328A13E3">
          <v:shape id="_x0000_i1090" type="#_x0000_t75" style="width:83.25pt;height:18.75pt" o:ole="">
            <v:imagedata r:id="rId126" o:title=""/>
          </v:shape>
          <o:OLEObject Type="Embed" ProgID="Equation.DSMT4" ShapeID="_x0000_i1090" DrawAspect="Content" ObjectID="_1686630736" r:id="rId127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</w:t>
      </w:r>
      <w:r w:rsidRPr="004D6831">
        <w:rPr>
          <w:rFonts w:ascii="Chu Van An" w:hAnsi="Chu Van An" w:cs="Chu Van An"/>
          <w:position w:val="-10"/>
          <w:sz w:val="24"/>
          <w:szCs w:val="24"/>
        </w:rPr>
        <w:object w:dxaOrig="1605" w:dyaOrig="375" w14:anchorId="7629B172">
          <v:shape id="_x0000_i1091" type="#_x0000_t75" style="width:80.25pt;height:18.75pt" o:ole="">
            <v:imagedata r:id="rId128" o:title=""/>
          </v:shape>
          <o:OLEObject Type="Embed" ProgID="Equation.DSMT4" ShapeID="_x0000_i1091" DrawAspect="Content" ObjectID="_1686630737" r:id="rId129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</w:t>
      </w:r>
      <w:r w:rsidRPr="004D6831">
        <w:rPr>
          <w:rFonts w:ascii="Chu Van An" w:hAnsi="Chu Van An" w:cs="Chu Van An"/>
          <w:position w:val="-10"/>
          <w:sz w:val="24"/>
          <w:szCs w:val="24"/>
        </w:rPr>
        <w:object w:dxaOrig="1590" w:dyaOrig="375" w14:anchorId="38895548">
          <v:shape id="_x0000_i1092" type="#_x0000_t75" style="width:79.5pt;height:18.75pt" o:ole="">
            <v:imagedata r:id="rId130" o:title=""/>
          </v:shape>
          <o:OLEObject Type="Embed" ProgID="Equation.DSMT4" ShapeID="_x0000_i1092" DrawAspect="Content" ObjectID="_1686630738" r:id="rId131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</w:t>
      </w:r>
      <w:r w:rsidRPr="004D6831">
        <w:rPr>
          <w:rFonts w:ascii="Chu Van An" w:hAnsi="Chu Van An" w:cs="Chu Van An"/>
          <w:position w:val="-10"/>
          <w:sz w:val="24"/>
          <w:szCs w:val="24"/>
        </w:rPr>
        <w:object w:dxaOrig="1665" w:dyaOrig="375" w14:anchorId="0799702B">
          <v:shape id="_x0000_i1093" type="#_x0000_t75" style="width:83.25pt;height:18.75pt" o:ole="">
            <v:imagedata r:id="rId132" o:title=""/>
          </v:shape>
          <o:OLEObject Type="Embed" ProgID="Equation.DSMT4" ShapeID="_x0000_i1093" DrawAspect="Content" ObjectID="_1686630739" r:id="rId133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</w:t>
      </w:r>
      <w:r w:rsidRPr="004D6831">
        <w:rPr>
          <w:rFonts w:ascii="Chu Van An" w:hAnsi="Chu Van An" w:cs="Chu Van An"/>
          <w:position w:val="-10"/>
          <w:sz w:val="24"/>
          <w:szCs w:val="24"/>
        </w:rPr>
        <w:object w:dxaOrig="1605" w:dyaOrig="375" w14:anchorId="2470E043">
          <v:shape id="_x0000_i1094" type="#_x0000_t75" style="width:80.25pt;height:18.75pt" o:ole="">
            <v:imagedata r:id="rId134" o:title=""/>
          </v:shape>
          <o:OLEObject Type="Embed" ProgID="Equation.DSMT4" ShapeID="_x0000_i1094" DrawAspect="Content" ObjectID="_1686630740" r:id="rId135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0DC45546" w14:textId="77777777" w:rsidR="00E62F77" w:rsidRPr="004D6831" w:rsidRDefault="00E62F77" w:rsidP="00DE4CA1">
      <w:pPr>
        <w:numPr>
          <w:ilvl w:val="0"/>
          <w:numId w:val="24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Cho hình thang </w:t>
      </w:r>
      <w:r w:rsidRPr="004D6831">
        <w:rPr>
          <w:rFonts w:ascii="Chu Van An" w:hAnsi="Chu Van An" w:cs="Chu Van An"/>
          <w:position w:val="-10"/>
          <w:sz w:val="24"/>
          <w:szCs w:val="24"/>
        </w:rPr>
        <w:object w:dxaOrig="3019" w:dyaOrig="320" w14:anchorId="19583E7D">
          <v:shape id="_x0000_i1095" type="#_x0000_t75" style="width:150.75pt;height:16.5pt" o:ole="">
            <v:imagedata r:id="rId136" o:title=""/>
          </v:shape>
          <o:OLEObject Type="Embed" ProgID="Equation.DSMT4" ShapeID="_x0000_i1095" DrawAspect="Content" ObjectID="_1686630741" r:id="rId137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</w:t>
      </w:r>
      <w:r w:rsidRPr="004D6831">
        <w:rPr>
          <w:rFonts w:ascii="Chu Van An" w:hAnsi="Chu Van An" w:cs="Chu Van An"/>
          <w:position w:val="-4"/>
          <w:sz w:val="24"/>
          <w:szCs w:val="24"/>
        </w:rPr>
        <w:object w:dxaOrig="320" w:dyaOrig="260" w14:anchorId="6961F436">
          <v:shape id="_x0000_i1096" type="#_x0000_t75" style="width:16.5pt;height:13.5pt" o:ole="">
            <v:imagedata r:id="rId138" o:title=""/>
          </v:shape>
          <o:OLEObject Type="Embed" ProgID="Equation.DSMT4" ShapeID="_x0000_i1096" DrawAspect="Content" ObjectID="_1686630742" r:id="rId139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4D6831">
        <w:rPr>
          <w:rFonts w:ascii="Chu Van An" w:hAnsi="Chu Van An" w:cs="Chu Van An"/>
          <w:position w:val="-4"/>
          <w:sz w:val="24"/>
          <w:szCs w:val="24"/>
        </w:rPr>
        <w:object w:dxaOrig="400" w:dyaOrig="260" w14:anchorId="6DE29B4C">
          <v:shape id="_x0000_i1097" type="#_x0000_t75" style="width:20.25pt;height:13.5pt" o:ole="">
            <v:imagedata r:id="rId140" o:title=""/>
          </v:shape>
          <o:OLEObject Type="Embed" ProgID="Equation.DSMT4" ShapeID="_x0000_i1097" DrawAspect="Content" ObjectID="_1686630743" r:id="rId141"/>
        </w:object>
      </w:r>
      <w:r w:rsidRPr="004D6831">
        <w:rPr>
          <w:rFonts w:ascii="Chu Van An" w:hAnsi="Chu Van An" w:cs="Chu Van An"/>
          <w:sz w:val="24"/>
          <w:szCs w:val="24"/>
        </w:rPr>
        <w:t xml:space="preserve">. Có bao nhiêu vec tơ khác vec tơ – không cùng phương với </w:t>
      </w:r>
      <w:r w:rsidRPr="004D6831">
        <w:rPr>
          <w:rFonts w:ascii="Chu Van An" w:hAnsi="Chu Van An" w:cs="Chu Van An"/>
          <w:position w:val="-4"/>
          <w:sz w:val="24"/>
          <w:szCs w:val="24"/>
        </w:rPr>
        <w:object w:dxaOrig="480" w:dyaOrig="320" w14:anchorId="296CB117">
          <v:shape id="_x0000_i1098" type="#_x0000_t75" style="width:23.25pt;height:16.5pt" o:ole="">
            <v:imagedata r:id="rId142" o:title=""/>
          </v:shape>
          <o:OLEObject Type="Embed" ProgID="Equation.DSMT4" ShapeID="_x0000_i1098" DrawAspect="Content" ObjectID="_1686630744" r:id="rId143"/>
        </w:object>
      </w:r>
      <w:r w:rsidRPr="004D6831">
        <w:rPr>
          <w:rFonts w:ascii="Chu Van An" w:hAnsi="Chu Van An" w:cs="Chu Van An"/>
          <w:sz w:val="24"/>
          <w:szCs w:val="24"/>
        </w:rPr>
        <w:t>?</w:t>
      </w:r>
    </w:p>
    <w:p w14:paraId="40081068" w14:textId="66B05570" w:rsidR="00E62F77" w:rsidRPr="004D6831" w:rsidRDefault="00E62F77" w:rsidP="00DE4CA1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4D6831">
        <w:rPr>
          <w:rFonts w:ascii="Chu Van An" w:hAnsi="Chu Van An" w:cs="Chu Van An"/>
          <w:position w:val="-4"/>
          <w:sz w:val="24"/>
          <w:szCs w:val="24"/>
        </w:rPr>
        <w:object w:dxaOrig="195" w:dyaOrig="255" w14:anchorId="49D28A35">
          <v:shape id="_x0000_i1099" type="#_x0000_t75" style="width:9.75pt;height:12.75pt" o:ole="">
            <v:imagedata r:id="rId144" o:title=""/>
          </v:shape>
          <o:OLEObject Type="Embed" ProgID="Equation.DSMT4" ShapeID="_x0000_i1099" DrawAspect="Content" ObjectID="_1686630745" r:id="rId145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sz w:val="24"/>
          <w:szCs w:val="24"/>
        </w:rPr>
        <w:tab/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B.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180" w:dyaOrig="270" w14:anchorId="2D0CFEB4">
          <v:shape id="_x0000_i1100" type="#_x0000_t75" style="width:9pt;height:13.5pt" o:ole="">
            <v:imagedata r:id="rId146" o:title=""/>
          </v:shape>
          <o:OLEObject Type="Embed" ProgID="Equation.DSMT4" ShapeID="_x0000_i1100" DrawAspect="Content" ObjectID="_1686630746" r:id="rId147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sz w:val="24"/>
          <w:szCs w:val="24"/>
        </w:rPr>
        <w:tab/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C. </w:t>
      </w: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195" w:dyaOrig="285" w14:anchorId="669404FF">
          <v:shape id="_x0000_i1101" type="#_x0000_t75" style="width:9.75pt;height:14.25pt" o:ole="">
            <v:imagedata r:id="rId148" o:title=""/>
          </v:shape>
          <o:OLEObject Type="Embed" ProgID="Equation.DSMT4" ShapeID="_x0000_i1101" DrawAspect="Content" ObjectID="_1686630747" r:id="rId149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sz w:val="24"/>
          <w:szCs w:val="24"/>
        </w:rPr>
        <w:tab/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D. </w:t>
      </w: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 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195" w:dyaOrig="285" w14:anchorId="5790A106">
          <v:shape id="_x0000_i1102" type="#_x0000_t75" style="width:9.75pt;height:14.25pt" o:ole="">
            <v:imagedata r:id="rId150" o:title=""/>
          </v:shape>
          <o:OLEObject Type="Embed" ProgID="Equation.DSMT4" ShapeID="_x0000_i1102" DrawAspect="Content" ObjectID="_1686630748" r:id="rId151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106A458B" w14:textId="77777777" w:rsidR="00E62F77" w:rsidRPr="004D6831" w:rsidRDefault="00E62F77" w:rsidP="00DE4CA1">
      <w:pPr>
        <w:spacing w:line="240" w:lineRule="auto"/>
        <w:ind w:left="1418"/>
        <w:jc w:val="center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57FA9E37" w14:textId="77777777" w:rsidR="00E62F77" w:rsidRPr="004D6831" w:rsidRDefault="00E62F77" w:rsidP="00DE4CA1">
      <w:pPr>
        <w:spacing w:line="240" w:lineRule="auto"/>
        <w:ind w:left="1418"/>
        <w:jc w:val="center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0B1244D1" wp14:editId="56E6BB0D">
            <wp:extent cx="2548537" cy="1216549"/>
            <wp:effectExtent l="0" t="0" r="0" b="0"/>
            <wp:docPr id="2124572931" name="Picture 21245729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8537" cy="1216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949113" w14:textId="77777777" w:rsidR="00E62F77" w:rsidRPr="004D6831" w:rsidRDefault="00E62F77" w:rsidP="00DE4CA1">
      <w:pPr>
        <w:spacing w:line="240" w:lineRule="auto"/>
        <w:ind w:left="1418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>Vì ABCD là hình thang nên ta có các vec tơ thỏa mãn yêu cầu là</w:t>
      </w:r>
      <w:r w:rsidRPr="004D6831">
        <w:rPr>
          <w:rFonts w:ascii="Chu Van An" w:hAnsi="Chu Van An" w:cs="Chu Van An"/>
          <w:position w:val="-10"/>
          <w:sz w:val="24"/>
          <w:szCs w:val="24"/>
        </w:rPr>
        <w:object w:dxaOrig="3260" w:dyaOrig="380" w14:anchorId="627E3CB8">
          <v:shape id="_x0000_i1103" type="#_x0000_t75" style="width:162pt;height:18.75pt" o:ole="">
            <v:imagedata r:id="rId153" o:title=""/>
          </v:shape>
          <o:OLEObject Type="Embed" ProgID="Equation.DSMT4" ShapeID="_x0000_i1103" DrawAspect="Content" ObjectID="_1686630749" r:id="rId154"/>
        </w:object>
      </w:r>
    </w:p>
    <w:p w14:paraId="0C532537" w14:textId="30BC0455" w:rsidR="00E62F77" w:rsidRPr="004D6831" w:rsidRDefault="00EC5D1C" w:rsidP="00DE4CA1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4D683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4D683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4D683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7202DB6F" w14:textId="77777777" w:rsidR="00F30AA4" w:rsidRPr="004D6831" w:rsidRDefault="00F30AA4" w:rsidP="00DE4CA1">
      <w:pPr>
        <w:numPr>
          <w:ilvl w:val="0"/>
          <w:numId w:val="32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CC"/>
          <w:sz w:val="24"/>
          <w:szCs w:val="24"/>
          <w:lang w:val="nl-NL"/>
        </w:rPr>
      </w:pPr>
      <w:r w:rsidRPr="004D6831">
        <w:rPr>
          <w:rFonts w:ascii="Chu Van An" w:hAnsi="Chu Van An" w:cs="Chu Van An"/>
          <w:sz w:val="24"/>
          <w:szCs w:val="24"/>
          <w:lang w:val="nl-NL"/>
        </w:rPr>
        <w:t xml:space="preserve">Phát biểu nào sau đây là </w:t>
      </w:r>
      <w:r w:rsidRPr="004D6831">
        <w:rPr>
          <w:rFonts w:ascii="Chu Van An" w:hAnsi="Chu Van An" w:cs="Chu Van An"/>
          <w:b/>
          <w:sz w:val="24"/>
          <w:szCs w:val="24"/>
          <w:lang w:val="nl-NL"/>
        </w:rPr>
        <w:t>đúng</w:t>
      </w:r>
      <w:r w:rsidRPr="004D6831">
        <w:rPr>
          <w:rFonts w:ascii="Chu Van An" w:hAnsi="Chu Van An" w:cs="Chu Van An"/>
          <w:sz w:val="24"/>
          <w:szCs w:val="24"/>
          <w:lang w:val="nl-NL"/>
        </w:rPr>
        <w:t>?</w:t>
      </w:r>
    </w:p>
    <w:p w14:paraId="72A932A6" w14:textId="77777777" w:rsidR="00F30AA4" w:rsidRPr="004D6831" w:rsidRDefault="00F30AA4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  <w:lang w:val="nl-NL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4D6831">
        <w:rPr>
          <w:rFonts w:ascii="Chu Van An" w:hAnsi="Chu Van An" w:cs="Chu Van An"/>
          <w:sz w:val="24"/>
          <w:szCs w:val="24"/>
          <w:lang w:val="nl-NL"/>
        </w:rPr>
        <w:t>Hai véc-tơ không bằng nhau thì có độ dài không bằng nhau.</w:t>
      </w:r>
    </w:p>
    <w:p w14:paraId="6008F7EC" w14:textId="77777777" w:rsidR="00F30AA4" w:rsidRPr="004D6831" w:rsidRDefault="00F30AA4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  <w:lang w:val="nl-NL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B. </w:t>
      </w:r>
      <w:r w:rsidRPr="004D6831">
        <w:rPr>
          <w:rFonts w:ascii="Chu Van An" w:hAnsi="Chu Van An" w:cs="Chu Van An"/>
          <w:sz w:val="24"/>
          <w:szCs w:val="24"/>
          <w:lang w:val="nl-NL"/>
        </w:rPr>
        <w:t>Hiệu của hai véc-tơ có độ dài bằng nhau là véc-tơ – không.</w:t>
      </w:r>
    </w:p>
    <w:p w14:paraId="531C0F0C" w14:textId="77777777" w:rsidR="00F30AA4" w:rsidRPr="004D6831" w:rsidRDefault="00F30AA4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  <w:lang w:val="nl-NL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C. </w:t>
      </w:r>
      <w:r w:rsidRPr="004D6831">
        <w:rPr>
          <w:rFonts w:ascii="Chu Van An" w:hAnsi="Chu Van An" w:cs="Chu Van An"/>
          <w:sz w:val="24"/>
          <w:szCs w:val="24"/>
          <w:lang w:val="nl-NL"/>
        </w:rPr>
        <w:t xml:space="preserve">Tổng của hai véc-tơ khác </w:t>
      </w:r>
      <w:r w:rsidRPr="004D6831">
        <w:rPr>
          <w:rFonts w:ascii="Chu Van An" w:hAnsi="Chu Van An" w:cs="Chu Van An"/>
          <w:i/>
          <w:sz w:val="24"/>
          <w:szCs w:val="24"/>
          <w:lang w:val="nl-NL"/>
        </w:rPr>
        <w:t>véc-tơ – không</w:t>
      </w:r>
      <w:r w:rsidRPr="004D6831">
        <w:rPr>
          <w:rFonts w:ascii="Chu Van An" w:hAnsi="Chu Van An" w:cs="Chu Van An"/>
          <w:sz w:val="24"/>
          <w:szCs w:val="24"/>
          <w:lang w:val="nl-NL"/>
        </w:rPr>
        <w:t xml:space="preserve"> là một vé-ctơ khác </w:t>
      </w:r>
      <w:r w:rsidRPr="004D6831">
        <w:rPr>
          <w:rFonts w:ascii="Chu Van An" w:hAnsi="Chu Van An" w:cs="Chu Van An"/>
          <w:i/>
          <w:sz w:val="24"/>
          <w:szCs w:val="24"/>
          <w:lang w:val="nl-NL"/>
        </w:rPr>
        <w:t>véc-tơ – không</w:t>
      </w:r>
      <w:r w:rsidRPr="004D6831">
        <w:rPr>
          <w:rFonts w:ascii="Chu Van An" w:hAnsi="Chu Van An" w:cs="Chu Van An"/>
          <w:sz w:val="24"/>
          <w:szCs w:val="24"/>
          <w:lang w:val="nl-NL"/>
        </w:rPr>
        <w:t>.</w:t>
      </w:r>
    </w:p>
    <w:p w14:paraId="767A11ED" w14:textId="77777777" w:rsidR="00F30AA4" w:rsidRPr="004D6831" w:rsidRDefault="00F30AA4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  <w:lang w:val="nl-NL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t>D</w: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4D6831">
        <w:rPr>
          <w:rFonts w:ascii="Chu Van An" w:hAnsi="Chu Van An" w:cs="Chu Van An"/>
          <w:sz w:val="24"/>
          <w:szCs w:val="24"/>
          <w:lang w:val="nl-NL"/>
        </w:rPr>
        <w:t xml:space="preserve">Hai véc-tơ cùng phương với 1 véctơ </w:t>
      </w:r>
      <w:r w:rsidRPr="004D6831">
        <w:rPr>
          <w:rFonts w:ascii="Chu Van An" w:eastAsia="Times New Roman" w:hAnsi="Chu Van An" w:cs="Chu Van An"/>
          <w:noProof/>
          <w:position w:val="-18"/>
          <w:sz w:val="24"/>
          <w:szCs w:val="24"/>
        </w:rPr>
        <w:object w:dxaOrig="570" w:dyaOrig="450" w14:anchorId="3EF832CE">
          <v:shape id="_x0000_i1190" type="#_x0000_t75" style="width:28.5pt;height:22.5pt" o:ole="">
            <v:imagedata r:id="rId155" o:title=""/>
          </v:shape>
          <o:OLEObject Type="Embed" ProgID="Equation.DSMT4" ShapeID="_x0000_i1190" DrawAspect="Content" ObjectID="_1686630750" r:id="rId156"/>
        </w:object>
      </w:r>
      <w:r w:rsidRPr="004D6831">
        <w:rPr>
          <w:rFonts w:ascii="Chu Van An" w:hAnsi="Chu Van An" w:cs="Chu Van An"/>
          <w:noProof/>
          <w:position w:val="-18"/>
          <w:sz w:val="24"/>
          <w:szCs w:val="24"/>
          <w:lang w:val="nl-NL"/>
        </w:rPr>
        <w:t xml:space="preserve"> </w:t>
      </w:r>
      <w:r w:rsidRPr="004D6831">
        <w:rPr>
          <w:rFonts w:ascii="Chu Van An" w:hAnsi="Chu Van An" w:cs="Chu Van An"/>
          <w:sz w:val="24"/>
          <w:szCs w:val="24"/>
          <w:lang w:val="nl-NL"/>
        </w:rPr>
        <w:t>thì hai véc-tơ đó cùng phương với nhau.</w:t>
      </w:r>
    </w:p>
    <w:p w14:paraId="440EB7BE" w14:textId="77777777" w:rsidR="00F30AA4" w:rsidRPr="004D6831" w:rsidRDefault="00F30AA4" w:rsidP="00DE4CA1">
      <w:pPr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  <w:lang w:val="nl-NL"/>
        </w:rPr>
      </w:pPr>
      <w:r w:rsidRPr="004D6831">
        <w:rPr>
          <w:rFonts w:ascii="Chu Van An" w:hAnsi="Chu Van An" w:cs="Chu Van An"/>
          <w:b/>
          <w:color w:val="0000CC"/>
          <w:sz w:val="24"/>
          <w:szCs w:val="24"/>
          <w:lang w:val="nl-NL"/>
        </w:rPr>
        <w:t>Lời giải</w:t>
      </w:r>
    </w:p>
    <w:p w14:paraId="03ABDD9A" w14:textId="77777777" w:rsidR="00F30AA4" w:rsidRPr="004D6831" w:rsidRDefault="00F30AA4" w:rsidP="00DE4CA1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nl-NL"/>
        </w:rPr>
      </w:pPr>
      <w:r w:rsidRPr="004D6831">
        <w:rPr>
          <w:rFonts w:ascii="Chu Van An" w:hAnsi="Chu Van An" w:cs="Chu Van An"/>
          <w:b/>
          <w:sz w:val="24"/>
          <w:szCs w:val="24"/>
          <w:lang w:val="nl-NL"/>
        </w:rPr>
        <w:t>Chọn D</w:t>
      </w:r>
    </w:p>
    <w:p w14:paraId="73610DCC" w14:textId="77777777" w:rsidR="00F30AA4" w:rsidRPr="004D6831" w:rsidRDefault="00F30AA4" w:rsidP="00DE4CA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D6831">
        <w:rPr>
          <w:rFonts w:ascii="Chu Van An" w:hAnsi="Chu Van An" w:cs="Chu Van An"/>
          <w:sz w:val="24"/>
          <w:szCs w:val="24"/>
          <w:lang w:val="nl-NL"/>
        </w:rPr>
        <w:t xml:space="preserve">+) Hai véc-tơ có cùng độ dài nhưng không cùng phương thì không bằng nhau. </w:t>
      </w:r>
      <w:r w:rsidRPr="004D6831">
        <w:rPr>
          <w:rFonts w:ascii="Chu Van An" w:hAnsi="Chu Van An" w:cs="Chu Van An"/>
          <w:sz w:val="24"/>
          <w:szCs w:val="24"/>
        </w:rPr>
        <w:sym w:font="Wingdings" w:char="F0E0"/>
      </w:r>
      <w:r w:rsidRPr="004D6831">
        <w:rPr>
          <w:rFonts w:ascii="Chu Van An" w:hAnsi="Chu Van An" w:cs="Chu Van An"/>
          <w:sz w:val="24"/>
          <w:szCs w:val="24"/>
          <w:lang w:val="nl-NL"/>
        </w:rPr>
        <w:t xml:space="preserve"> </w:t>
      </w:r>
      <w:r w:rsidRPr="004D6831">
        <w:rPr>
          <w:rFonts w:ascii="Chu Van An" w:hAnsi="Chu Van An" w:cs="Chu Van An"/>
          <w:b/>
          <w:sz w:val="24"/>
          <w:szCs w:val="24"/>
          <w:lang w:val="nl-NL"/>
        </w:rPr>
        <w:t>A</w:t>
      </w:r>
      <w:r w:rsidRPr="004D6831">
        <w:rPr>
          <w:rFonts w:ascii="Chu Van An" w:hAnsi="Chu Van An" w:cs="Chu Van An"/>
          <w:sz w:val="24"/>
          <w:szCs w:val="24"/>
          <w:lang w:val="nl-NL"/>
        </w:rPr>
        <w:t xml:space="preserve"> sai.</w:t>
      </w:r>
    </w:p>
    <w:p w14:paraId="6D5B356E" w14:textId="77777777" w:rsidR="00F30AA4" w:rsidRPr="004D6831" w:rsidRDefault="00F30AA4" w:rsidP="00DE4CA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D6831">
        <w:rPr>
          <w:rFonts w:ascii="Chu Van An" w:hAnsi="Chu Van An" w:cs="Chu Van An"/>
          <w:sz w:val="24"/>
          <w:szCs w:val="24"/>
          <w:lang w:val="nl-NL"/>
        </w:rPr>
        <w:t xml:space="preserve">+) Xét tam giác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52C1E72B">
          <v:shape id="_x0000_i1191" type="#_x0000_t75" style="width:28.5pt;height:13.5pt" o:ole="">
            <v:imagedata r:id="rId157" o:title=""/>
          </v:shape>
          <o:OLEObject Type="Embed" ProgID="Equation.DSMT4" ShapeID="_x0000_i1191" DrawAspect="Content" ObjectID="_1686630751" r:id="rId158"/>
        </w:object>
      </w:r>
      <w:r w:rsidRPr="004D6831">
        <w:rPr>
          <w:rFonts w:ascii="Chu Van An" w:hAnsi="Chu Van An" w:cs="Chu Van An"/>
          <w:sz w:val="24"/>
          <w:szCs w:val="24"/>
          <w:lang w:val="nl-NL"/>
        </w:rPr>
        <w:t xml:space="preserve"> đều. Lúc đó: hai véc-tơ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900" w:dyaOrig="375" w14:anchorId="73CE50C2">
          <v:shape id="_x0000_i1192" type="#_x0000_t75" style="width:45pt;height:18.75pt" o:ole="">
            <v:imagedata r:id="rId159" o:title=""/>
          </v:shape>
          <o:OLEObject Type="Embed" ProgID="Equation.DSMT4" ShapeID="_x0000_i1192" DrawAspect="Content" ObjectID="_1686630752" r:id="rId160"/>
        </w:object>
      </w:r>
      <w:r w:rsidRPr="004D6831">
        <w:rPr>
          <w:rFonts w:ascii="Chu Van An" w:hAnsi="Chu Van An" w:cs="Chu Van An"/>
          <w:sz w:val="24"/>
          <w:szCs w:val="24"/>
          <w:lang w:val="nl-NL"/>
        </w:rPr>
        <w:t xml:space="preserve"> có độ dài bằng nhau.</w:t>
      </w:r>
    </w:p>
    <w:p w14:paraId="5F1DB392" w14:textId="77777777" w:rsidR="00F30AA4" w:rsidRPr="004D6831" w:rsidRDefault="00F30AA4" w:rsidP="00DE4CA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D6831">
        <w:rPr>
          <w:rFonts w:ascii="Chu Van An" w:hAnsi="Chu Van An" w:cs="Chu Van An"/>
          <w:sz w:val="24"/>
          <w:szCs w:val="24"/>
          <w:lang w:val="nl-NL"/>
        </w:rPr>
        <w:t xml:space="preserve">Nhưng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860" w:dyaOrig="330" w14:anchorId="4CFD1125">
          <v:shape id="_x0000_i1193" type="#_x0000_t75" style="width:93pt;height:16.5pt" o:ole="">
            <v:imagedata r:id="rId161" o:title=""/>
          </v:shape>
          <o:OLEObject Type="Embed" ProgID="Equation.DSMT4" ShapeID="_x0000_i1193" DrawAspect="Content" ObjectID="_1686630753" r:id="rId162"/>
        </w:object>
      </w:r>
      <w:r w:rsidRPr="004D6831">
        <w:rPr>
          <w:rFonts w:ascii="Chu Van An" w:hAnsi="Chu Van An" w:cs="Chu Van An"/>
          <w:sz w:val="24"/>
          <w:szCs w:val="24"/>
          <w:lang w:val="nl-NL"/>
        </w:rPr>
        <w:t xml:space="preserve"> </w:t>
      </w:r>
      <w:r w:rsidRPr="004D6831">
        <w:rPr>
          <w:rFonts w:ascii="Chu Van An" w:hAnsi="Chu Van An" w:cs="Chu Van An"/>
          <w:sz w:val="24"/>
          <w:szCs w:val="24"/>
        </w:rPr>
        <w:sym w:font="Wingdings" w:char="F0E0"/>
      </w:r>
      <w:r w:rsidRPr="004D6831">
        <w:rPr>
          <w:rFonts w:ascii="Chu Van An" w:hAnsi="Chu Van An" w:cs="Chu Van An"/>
          <w:sz w:val="24"/>
          <w:szCs w:val="24"/>
          <w:lang w:val="nl-NL"/>
        </w:rPr>
        <w:t xml:space="preserve"> </w:t>
      </w:r>
      <w:r w:rsidRPr="004D6831">
        <w:rPr>
          <w:rFonts w:ascii="Chu Van An" w:hAnsi="Chu Van An" w:cs="Chu Van An"/>
          <w:b/>
          <w:sz w:val="24"/>
          <w:szCs w:val="24"/>
          <w:lang w:val="nl-NL"/>
        </w:rPr>
        <w:t>B</w:t>
      </w:r>
      <w:r w:rsidRPr="004D6831">
        <w:rPr>
          <w:rFonts w:ascii="Chu Van An" w:hAnsi="Chu Van An" w:cs="Chu Van An"/>
          <w:sz w:val="24"/>
          <w:szCs w:val="24"/>
          <w:lang w:val="nl-NL"/>
        </w:rPr>
        <w:t xml:space="preserve"> sai.</w:t>
      </w:r>
    </w:p>
    <w:p w14:paraId="117ED690" w14:textId="77777777" w:rsidR="00F30AA4" w:rsidRPr="004D6831" w:rsidRDefault="00F30AA4" w:rsidP="00DE4CA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D6831">
        <w:rPr>
          <w:rFonts w:ascii="Chu Van An" w:hAnsi="Chu Van An" w:cs="Chu Van An"/>
          <w:sz w:val="24"/>
          <w:szCs w:val="24"/>
          <w:lang w:val="nl-NL"/>
        </w:rPr>
        <w:t xml:space="preserve">+) Cho hai điểm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70" w14:anchorId="23879D39">
          <v:shape id="_x0000_i1194" type="#_x0000_t75" style="width:12.75pt;height:13.5pt" o:ole="">
            <v:imagedata r:id="rId163" o:title=""/>
          </v:shape>
          <o:OLEObject Type="Embed" ProgID="Equation.DSMT4" ShapeID="_x0000_i1194" DrawAspect="Content" ObjectID="_1686630754" r:id="rId164"/>
        </w:object>
      </w:r>
      <w:r w:rsidRPr="004D6831">
        <w:rPr>
          <w:rFonts w:ascii="Chu Van An" w:hAnsi="Chu Van An" w:cs="Chu Van An"/>
          <w:sz w:val="24"/>
          <w:szCs w:val="24"/>
          <w:lang w:val="nl-NL"/>
        </w:rPr>
        <w:t xml:space="preserve"> và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70" w14:anchorId="24A752F3">
          <v:shape id="_x0000_i1195" type="#_x0000_t75" style="width:12.75pt;height:13.5pt" o:ole="">
            <v:imagedata r:id="rId165" o:title=""/>
          </v:shape>
          <o:OLEObject Type="Embed" ProgID="Equation.DSMT4" ShapeID="_x0000_i1195" DrawAspect="Content" ObjectID="_1686630755" r:id="rId166"/>
        </w:object>
      </w:r>
      <w:r w:rsidRPr="004D6831">
        <w:rPr>
          <w:rFonts w:ascii="Chu Van An" w:hAnsi="Chu Van An" w:cs="Chu Van An"/>
          <w:sz w:val="24"/>
          <w:szCs w:val="24"/>
          <w:lang w:val="nl-NL"/>
        </w:rPr>
        <w:t xml:space="preserve"> phân biệt. Lúc đó các véc-tơ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870" w:dyaOrig="375" w14:anchorId="4225F371">
          <v:shape id="_x0000_i1196" type="#_x0000_t75" style="width:43.5pt;height:18.75pt" o:ole="">
            <v:imagedata r:id="rId167" o:title=""/>
          </v:shape>
          <o:OLEObject Type="Embed" ProgID="Equation.DSMT4" ShapeID="_x0000_i1196" DrawAspect="Content" ObjectID="_1686630756" r:id="rId168"/>
        </w:object>
      </w:r>
      <w:r w:rsidRPr="004D6831">
        <w:rPr>
          <w:rFonts w:ascii="Chu Van An" w:hAnsi="Chu Van An" w:cs="Chu Van An"/>
          <w:sz w:val="24"/>
          <w:szCs w:val="24"/>
          <w:lang w:val="nl-NL"/>
        </w:rPr>
        <w:t xml:space="preserve"> là những véc-tơ khác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330" w14:anchorId="44F9149C">
          <v:shape id="_x0000_i1197" type="#_x0000_t75" style="width:9.75pt;height:16.5pt" o:ole="">
            <v:imagedata r:id="rId169" o:title=""/>
          </v:shape>
          <o:OLEObject Type="Embed" ProgID="Equation.DSMT4" ShapeID="_x0000_i1197" DrawAspect="Content" ObjectID="_1686630757" r:id="rId170"/>
        </w:object>
      </w:r>
      <w:r w:rsidRPr="004D6831">
        <w:rPr>
          <w:rFonts w:ascii="Chu Van An" w:hAnsi="Chu Van An" w:cs="Chu Van An"/>
          <w:sz w:val="24"/>
          <w:szCs w:val="24"/>
          <w:lang w:val="nl-NL"/>
        </w:rPr>
        <w:t xml:space="preserve">. Nhưng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290" w:dyaOrig="330" w14:anchorId="2298875B">
          <v:shape id="_x0000_i1198" type="#_x0000_t75" style="width:64.5pt;height:16.5pt" o:ole="">
            <v:imagedata r:id="rId171" o:title=""/>
          </v:shape>
          <o:OLEObject Type="Embed" ProgID="Equation.DSMT4" ShapeID="_x0000_i1198" DrawAspect="Content" ObjectID="_1686630758" r:id="rId172"/>
        </w:object>
      </w:r>
      <w:r w:rsidRPr="004D6831">
        <w:rPr>
          <w:rFonts w:ascii="Chu Van An" w:hAnsi="Chu Van An" w:cs="Chu Van An"/>
          <w:sz w:val="24"/>
          <w:szCs w:val="24"/>
          <w:lang w:val="nl-NL"/>
        </w:rPr>
        <w:t xml:space="preserve"> </w:t>
      </w:r>
      <w:r w:rsidRPr="004D6831">
        <w:rPr>
          <w:rFonts w:ascii="Chu Van An" w:hAnsi="Chu Van An" w:cs="Chu Van An"/>
          <w:sz w:val="24"/>
          <w:szCs w:val="24"/>
        </w:rPr>
        <w:sym w:font="Wingdings" w:char="F0E0"/>
      </w:r>
      <w:r w:rsidRPr="004D6831">
        <w:rPr>
          <w:rFonts w:ascii="Chu Van An" w:hAnsi="Chu Van An" w:cs="Chu Van An"/>
          <w:sz w:val="24"/>
          <w:szCs w:val="24"/>
          <w:lang w:val="nl-NL"/>
        </w:rPr>
        <w:t xml:space="preserve"> </w:t>
      </w:r>
      <w:r w:rsidRPr="004D6831">
        <w:rPr>
          <w:rFonts w:ascii="Chu Van An" w:hAnsi="Chu Van An" w:cs="Chu Van An"/>
          <w:b/>
          <w:sz w:val="24"/>
          <w:szCs w:val="24"/>
          <w:lang w:val="nl-NL"/>
        </w:rPr>
        <w:t>C</w:t>
      </w:r>
      <w:r w:rsidRPr="004D6831">
        <w:rPr>
          <w:rFonts w:ascii="Chu Van An" w:hAnsi="Chu Van An" w:cs="Chu Van An"/>
          <w:sz w:val="24"/>
          <w:szCs w:val="24"/>
          <w:lang w:val="nl-NL"/>
        </w:rPr>
        <w:t xml:space="preserve"> sai.</w:t>
      </w:r>
    </w:p>
    <w:p w14:paraId="49FA02B7" w14:textId="77777777" w:rsidR="00F30AA4" w:rsidRPr="004D6831" w:rsidRDefault="00F30AA4" w:rsidP="00DE4CA1">
      <w:pPr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  <w:lang w:val="nl-NL"/>
        </w:rPr>
      </w:pPr>
      <w:r w:rsidRPr="004D6831">
        <w:rPr>
          <w:rFonts w:ascii="Chu Van An" w:hAnsi="Chu Van An" w:cs="Chu Van An"/>
          <w:sz w:val="24"/>
          <w:szCs w:val="24"/>
          <w:lang w:val="nl-NL"/>
        </w:rPr>
        <w:t xml:space="preserve">+) Khẳng định </w:t>
      </w:r>
      <w:r w:rsidRPr="004D6831">
        <w:rPr>
          <w:rFonts w:ascii="Chu Van An" w:hAnsi="Chu Van An" w:cs="Chu Van An"/>
          <w:b/>
          <w:sz w:val="24"/>
          <w:szCs w:val="24"/>
          <w:lang w:val="nl-NL"/>
        </w:rPr>
        <w:t>D</w:t>
      </w:r>
      <w:r w:rsidRPr="004D6831">
        <w:rPr>
          <w:rFonts w:ascii="Chu Van An" w:hAnsi="Chu Van An" w:cs="Chu Van An"/>
          <w:sz w:val="24"/>
          <w:szCs w:val="24"/>
          <w:lang w:val="nl-NL"/>
        </w:rPr>
        <w:t xml:space="preserve"> đúng.</w:t>
      </w:r>
    </w:p>
    <w:p w14:paraId="17470D5C" w14:textId="77777777" w:rsidR="00F30AA4" w:rsidRPr="004D6831" w:rsidRDefault="00F30AA4" w:rsidP="00DE4CA1">
      <w:pPr>
        <w:numPr>
          <w:ilvl w:val="0"/>
          <w:numId w:val="32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bookmarkStart w:id="1" w:name="TestQ"/>
      <w:r w:rsidRPr="004D6831">
        <w:rPr>
          <w:rFonts w:ascii="Chu Van An" w:hAnsi="Chu Van An" w:cs="Chu Van An"/>
          <w:sz w:val="24"/>
          <w:szCs w:val="24"/>
        </w:rPr>
        <w:t xml:space="preserve">Vectơ có điểm đầu là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25" w14:anchorId="508D6A00">
          <v:shape id="_x0000_i1199" type="#_x0000_t75" style="width:12pt;height:11.25pt" o:ole="">
            <v:imagedata r:id="rId173" o:title=""/>
          </v:shape>
          <o:OLEObject Type="Embed" ProgID="Equation.DSMT4" ShapeID="_x0000_i1199" DrawAspect="Content" ObjectID="_1686630759" r:id="rId174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điểm cuối là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25" w14:anchorId="5C2867D3">
          <v:shape id="_x0000_i1200" type="#_x0000_t75" style="width:11.25pt;height:11.25pt" o:ole="">
            <v:imagedata r:id="rId175" o:title=""/>
          </v:shape>
          <o:OLEObject Type="Embed" ProgID="Equation.DSMT4" ShapeID="_x0000_i1200" DrawAspect="Content" ObjectID="_1686630760" r:id="rId176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được kí hiệu là</w:t>
      </w:r>
      <w:bookmarkEnd w:id="1"/>
    </w:p>
    <w:p w14:paraId="1BD844F6" w14:textId="77777777" w:rsidR="00F30AA4" w:rsidRPr="004D6831" w:rsidRDefault="00F30AA4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bookmarkStart w:id="2" w:name="TestA"/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375" w:dyaOrig="225" w14:anchorId="15240417">
          <v:shape id="_x0000_i1201" type="#_x0000_t75" style="width:18.75pt;height:11.25pt" o:ole="">
            <v:imagedata r:id="rId177" o:title=""/>
          </v:shape>
          <o:OLEObject Type="Embed" ProgID="Equation.DSMT4" ShapeID="_x0000_i1201" DrawAspect="Content" ObjectID="_1686630761" r:id="rId178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bookmarkEnd w:id="2"/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bookmarkStart w:id="3" w:name="TestB"/>
      <w:r w:rsidRPr="004D6831">
        <w:rPr>
          <w:rFonts w:ascii="Chu Van An" w:eastAsia="Times New Roman" w:hAnsi="Chu Van An" w:cs="Chu Van An"/>
          <w:b/>
          <w:position w:val="-18"/>
          <w:sz w:val="24"/>
          <w:szCs w:val="24"/>
        </w:rPr>
        <w:object w:dxaOrig="435" w:dyaOrig="480" w14:anchorId="21BD9231">
          <v:shape id="_x0000_i1202" type="#_x0000_t75" style="width:21.75pt;height:24pt" o:ole="">
            <v:imagedata r:id="rId179" o:title=""/>
          </v:shape>
          <o:OLEObject Type="Embed" ProgID="Equation.DSMT4" ShapeID="_x0000_i1202" DrawAspect="Content" ObjectID="_1686630762" r:id="rId180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bookmarkEnd w:id="3"/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bookmarkStart w:id="4" w:name="TestC"/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375" w:dyaOrig="285" w14:anchorId="009E1F3F">
          <v:shape id="_x0000_i1203" type="#_x0000_t75" style="width:18.75pt;height:14.25pt" o:ole="">
            <v:imagedata r:id="rId181" o:title=""/>
          </v:shape>
          <o:OLEObject Type="Embed" ProgID="Equation.DSMT4" ShapeID="_x0000_i1203" DrawAspect="Content" ObjectID="_1686630763" r:id="rId182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bookmarkEnd w:id="4"/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bookmarkStart w:id="5" w:name="TestD"/>
      <w:r w:rsidRPr="004D6831">
        <w:rPr>
          <w:rFonts w:ascii="Chu Van An" w:eastAsia="Times New Roman" w:hAnsi="Chu Van An" w:cs="Chu Van An"/>
          <w:b/>
          <w:position w:val="-4"/>
          <w:sz w:val="24"/>
          <w:szCs w:val="24"/>
        </w:rPr>
        <w:object w:dxaOrig="375" w:dyaOrig="285" w14:anchorId="4D216544">
          <v:shape id="_x0000_i1204" type="#_x0000_t75" style="width:18.75pt;height:14.25pt" o:ole="">
            <v:imagedata r:id="rId183" o:title=""/>
          </v:shape>
          <o:OLEObject Type="Embed" ProgID="Equation.DSMT4" ShapeID="_x0000_i1204" DrawAspect="Content" ObjectID="_1686630764" r:id="rId184"/>
        </w:object>
      </w:r>
      <w:r w:rsidRPr="004D6831">
        <w:rPr>
          <w:rFonts w:ascii="Chu Van An" w:hAnsi="Chu Van An" w:cs="Chu Van An"/>
          <w:b/>
          <w:sz w:val="24"/>
          <w:szCs w:val="24"/>
        </w:rPr>
        <w:t>.</w:t>
      </w:r>
      <w:bookmarkEnd w:id="5"/>
    </w:p>
    <w:p w14:paraId="52DA503B" w14:textId="77777777" w:rsidR="00F30AA4" w:rsidRPr="004D6831" w:rsidRDefault="00F30AA4" w:rsidP="00DE4CA1">
      <w:pPr>
        <w:spacing w:line="240" w:lineRule="auto"/>
        <w:ind w:left="992"/>
        <w:jc w:val="center"/>
        <w:outlineLvl w:val="0"/>
        <w:rPr>
          <w:rFonts w:ascii="Chu Van An" w:hAnsi="Chu Van An" w:cs="Chu Van An"/>
          <w:b/>
          <w:sz w:val="24"/>
          <w:szCs w:val="24"/>
        </w:rPr>
      </w:pPr>
      <w:bookmarkStart w:id="6" w:name="TestHDG"/>
      <w:r w:rsidRPr="004D6831">
        <w:rPr>
          <w:rFonts w:ascii="Chu Van An" w:hAnsi="Chu Van An" w:cs="Chu Van An"/>
          <w:b/>
          <w:sz w:val="24"/>
          <w:szCs w:val="24"/>
        </w:rPr>
        <w:t>Lời giải</w:t>
      </w:r>
    </w:p>
    <w:p w14:paraId="1C44D07C" w14:textId="77777777" w:rsidR="00F30AA4" w:rsidRPr="004D6831" w:rsidRDefault="00F30AA4" w:rsidP="00DE4CA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sz w:val="24"/>
          <w:szCs w:val="24"/>
        </w:rPr>
        <w:lastRenderedPageBreak/>
        <w:t>Chọn D</w:t>
      </w:r>
      <w:bookmarkEnd w:id="6"/>
    </w:p>
    <w:p w14:paraId="16FEF1DA" w14:textId="77777777" w:rsidR="00F30AA4" w:rsidRPr="004D6831" w:rsidRDefault="00F30AA4" w:rsidP="00DE4CA1">
      <w:pPr>
        <w:numPr>
          <w:ilvl w:val="0"/>
          <w:numId w:val="32"/>
        </w:numPr>
        <w:tabs>
          <w:tab w:val="left" w:pos="992"/>
        </w:tabs>
        <w:spacing w:before="120" w:after="0" w:line="240" w:lineRule="auto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>Mệnh đề nào sau đây đúng?</w:t>
      </w:r>
    </w:p>
    <w:p w14:paraId="4D90F2A4" w14:textId="77777777" w:rsidR="00F30AA4" w:rsidRPr="004D6831" w:rsidRDefault="00F30AA4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hAnsi="Chu Van An" w:cs="Chu Van An"/>
          <w:sz w:val="24"/>
          <w:szCs w:val="24"/>
        </w:rPr>
        <w:t>Có duy nhất một vectơ cùng phương với mọi vectơ.</w:t>
      </w:r>
    </w:p>
    <w:p w14:paraId="4CB94B21" w14:textId="77777777" w:rsidR="00F30AA4" w:rsidRPr="004D6831" w:rsidRDefault="00F30AA4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4D6831">
        <w:rPr>
          <w:rFonts w:ascii="Chu Van An" w:hAnsi="Chu Van An" w:cs="Chu Van An"/>
          <w:sz w:val="24"/>
          <w:szCs w:val="24"/>
        </w:rPr>
        <w:t>Có ít nhất hai vectơ có cùng phương với mọi vectơ.</w:t>
      </w:r>
    </w:p>
    <w:p w14:paraId="7B840AC0" w14:textId="77777777" w:rsidR="00F30AA4" w:rsidRPr="004D6831" w:rsidRDefault="00F30AA4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D6831">
        <w:rPr>
          <w:rFonts w:ascii="Chu Van An" w:hAnsi="Chu Van An" w:cs="Chu Van An"/>
          <w:sz w:val="24"/>
          <w:szCs w:val="24"/>
        </w:rPr>
        <w:t>Có vô số vectơ cùng phương với mọi vectơ.</w:t>
      </w:r>
    </w:p>
    <w:p w14:paraId="139D58D2" w14:textId="77777777" w:rsidR="00F30AA4" w:rsidRPr="004D6831" w:rsidRDefault="00F30AA4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4D6831">
        <w:rPr>
          <w:rFonts w:ascii="Chu Van An" w:hAnsi="Chu Van An" w:cs="Chu Van An"/>
          <w:sz w:val="24"/>
          <w:szCs w:val="24"/>
        </w:rPr>
        <w:t>Không có vectơ nào cùng phương với mọi vectơ.</w:t>
      </w:r>
    </w:p>
    <w:p w14:paraId="16652784" w14:textId="77777777" w:rsidR="00F30AA4" w:rsidRPr="004D6831" w:rsidRDefault="00F30AA4" w:rsidP="00DE4CA1">
      <w:pPr>
        <w:spacing w:line="240" w:lineRule="auto"/>
        <w:ind w:left="992"/>
        <w:jc w:val="center"/>
        <w:outlineLvl w:val="0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sz w:val="24"/>
          <w:szCs w:val="24"/>
        </w:rPr>
        <w:t>Lời giải</w:t>
      </w:r>
    </w:p>
    <w:p w14:paraId="41A9A169" w14:textId="77777777" w:rsidR="00F30AA4" w:rsidRPr="004D6831" w:rsidRDefault="00F30AA4" w:rsidP="00DE4CA1">
      <w:pPr>
        <w:spacing w:line="240" w:lineRule="auto"/>
        <w:ind w:left="992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sz w:val="24"/>
          <w:szCs w:val="24"/>
        </w:rPr>
        <w:t>Chọn A</w:t>
      </w:r>
    </w:p>
    <w:p w14:paraId="23A2044D" w14:textId="77777777" w:rsidR="00F30AA4" w:rsidRPr="004D6831" w:rsidRDefault="00F30AA4" w:rsidP="00DE4CA1">
      <w:pPr>
        <w:spacing w:line="240" w:lineRule="auto"/>
        <w:ind w:left="992"/>
        <w:outlineLvl w:val="0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>Vì Vectơ - không cùng phương với mọi vectơ.</w:t>
      </w:r>
    </w:p>
    <w:p w14:paraId="198BB892" w14:textId="77777777" w:rsidR="00F30AA4" w:rsidRPr="004D6831" w:rsidRDefault="00F30AA4" w:rsidP="00DE4CA1">
      <w:pPr>
        <w:numPr>
          <w:ilvl w:val="0"/>
          <w:numId w:val="32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Cho tam giác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  <w:lang w:val="pt-BR"/>
        </w:rPr>
        <w:object w:dxaOrig="570" w:dyaOrig="270" w14:anchorId="1536B015">
          <v:shape id="_x0000_i1205" type="#_x0000_t75" style="width:28.5pt;height:13.5pt" o:ole="">
            <v:imagedata r:id="rId185" o:title=""/>
          </v:shape>
          <o:OLEObject Type="Embed" ProgID="Equation.DSMT4" ShapeID="_x0000_i1205" DrawAspect="Content" ObjectID="_1686630765" r:id="rId186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trọng tâm </w:t>
      </w:r>
      <w:r w:rsidRPr="004D6831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270" w:dyaOrig="270" w14:anchorId="6E0DD46B">
          <v:shape id="_x0000_i1206" type="#_x0000_t75" style="width:13.5pt;height:13.5pt" o:ole="">
            <v:imagedata r:id="rId187" o:title=""/>
          </v:shape>
          <o:OLEObject Type="Embed" ProgID="Equation.DSMT4" ShapeID="_x0000_i1206" DrawAspect="Content" ObjectID="_1686630766" r:id="rId188"/>
        </w:object>
      </w:r>
      <w:r w:rsidRPr="004D6831">
        <w:rPr>
          <w:rFonts w:ascii="Chu Van An" w:hAnsi="Chu Van An" w:cs="Chu Van An"/>
          <w:sz w:val="24"/>
          <w:szCs w:val="24"/>
        </w:rPr>
        <w:t>. Kết luận nào sau đây đúng?</w:t>
      </w:r>
    </w:p>
    <w:p w14:paraId="20346E2A" w14:textId="77777777" w:rsidR="00F30AA4" w:rsidRPr="004D6831" w:rsidRDefault="00F30AA4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eastAsia="Times New Roman" w:hAnsi="Chu Van An" w:cs="Chu Van An"/>
          <w:b/>
          <w:color w:val="0000CC"/>
          <w:position w:val="-6"/>
          <w:sz w:val="24"/>
          <w:szCs w:val="24"/>
        </w:rPr>
        <w:object w:dxaOrig="1515" w:dyaOrig="330" w14:anchorId="239AEEF4">
          <v:shape id="_x0000_i1207" type="#_x0000_t75" style="width:75.75pt;height:16.5pt" o:ole="">
            <v:imagedata r:id="rId189" o:title=""/>
          </v:shape>
          <o:OLEObject Type="Embed" ProgID="Equation.DSMT4" ShapeID="_x0000_i1207" DrawAspect="Content" ObjectID="_1686630767" r:id="rId190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eastAsia="Times New Roman" w:hAnsi="Chu Van An" w:cs="Chu Van An"/>
          <w:b/>
          <w:color w:val="0000CC"/>
          <w:position w:val="-6"/>
          <w:sz w:val="24"/>
          <w:szCs w:val="24"/>
        </w:rPr>
        <w:object w:dxaOrig="1815" w:dyaOrig="330" w14:anchorId="09CDD7A4">
          <v:shape id="_x0000_i1208" type="#_x0000_t75" style="width:90.75pt;height:16.5pt" o:ole="">
            <v:imagedata r:id="rId191" o:title=""/>
          </v:shape>
          <o:OLEObject Type="Embed" ProgID="Equation.DSMT4" ShapeID="_x0000_i1208" DrawAspect="Content" ObjectID="_1686630768" r:id="rId192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167312C8" w14:textId="77777777" w:rsidR="00F30AA4" w:rsidRPr="004D6831" w:rsidRDefault="00F30AA4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D6831">
        <w:rPr>
          <w:rFonts w:ascii="Chu Van An" w:eastAsia="Times New Roman" w:hAnsi="Chu Van An" w:cs="Chu Van An"/>
          <w:b/>
          <w:color w:val="0000CC"/>
          <w:position w:val="-6"/>
          <w:sz w:val="24"/>
          <w:szCs w:val="24"/>
        </w:rPr>
        <w:object w:dxaOrig="1485" w:dyaOrig="330" w14:anchorId="38D66F9E">
          <v:shape id="_x0000_i1209" type="#_x0000_t75" style="width:74.25pt;height:16.5pt" o:ole="">
            <v:imagedata r:id="rId193" o:title=""/>
          </v:shape>
          <o:OLEObject Type="Embed" ProgID="Equation.DSMT4" ShapeID="_x0000_i1209" DrawAspect="Content" ObjectID="_1686630769" r:id="rId194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D6831">
        <w:rPr>
          <w:rFonts w:ascii="Chu Van An" w:hAnsi="Chu Van An" w:cs="Chu Van An"/>
          <w:sz w:val="24"/>
          <w:szCs w:val="24"/>
        </w:rPr>
        <w:t xml:space="preserve">Không xác định được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470" w:dyaOrig="330" w14:anchorId="1584CD5A">
          <v:shape id="_x0000_i1210" type="#_x0000_t75" style="width:73.5pt;height:16.5pt" o:ole="">
            <v:imagedata r:id="rId195" o:title=""/>
          </v:shape>
          <o:OLEObject Type="Embed" ProgID="Equation.DSMT4" ShapeID="_x0000_i1210" DrawAspect="Content" ObjectID="_1686630770" r:id="rId196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57A44E1C" w14:textId="77777777" w:rsidR="00F30AA4" w:rsidRPr="004D6831" w:rsidRDefault="00F30AA4" w:rsidP="00DE4CA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55555EA3" w14:textId="77777777" w:rsidR="00F30AA4" w:rsidRPr="004D6831" w:rsidRDefault="00F30AA4" w:rsidP="00DE4CA1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sz w:val="24"/>
          <w:szCs w:val="24"/>
        </w:rPr>
        <w:t>Chọn B</w:t>
      </w:r>
    </w:p>
    <w:p w14:paraId="471C8495" w14:textId="77777777" w:rsidR="00F30AA4" w:rsidRPr="004D6831" w:rsidRDefault="00F30AA4" w:rsidP="00DE4CA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Ta có: </w:t>
      </w:r>
      <w:r w:rsidRPr="004D6831">
        <w:rPr>
          <w:rFonts w:ascii="Chu Van An" w:eastAsia="Times New Roman" w:hAnsi="Chu Van An" w:cs="Chu Van An"/>
          <w:b/>
          <w:color w:val="0000CC"/>
          <w:position w:val="-6"/>
          <w:sz w:val="24"/>
          <w:szCs w:val="24"/>
        </w:rPr>
        <w:object w:dxaOrig="1815" w:dyaOrig="330" w14:anchorId="22C6BE14">
          <v:shape id="_x0000_i1211" type="#_x0000_t75" style="width:90.75pt;height:16.5pt" o:ole="">
            <v:imagedata r:id="rId191" o:title=""/>
          </v:shape>
          <o:OLEObject Type="Embed" ProgID="Equation.DSMT4" ShapeID="_x0000_i1211" DrawAspect="Content" ObjectID="_1686630771" r:id="rId197"/>
        </w:object>
      </w:r>
      <w:r w:rsidRPr="004D6831">
        <w:rPr>
          <w:rFonts w:ascii="Chu Van An" w:hAnsi="Chu Van An" w:cs="Chu Van An"/>
          <w:b/>
          <w:color w:val="0000CC"/>
          <w:sz w:val="24"/>
          <w:szCs w:val="24"/>
        </w:rPr>
        <w:t xml:space="preserve"> </w: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2C171B27" w14:textId="77777777" w:rsidR="00F30AA4" w:rsidRPr="004D6831" w:rsidRDefault="00F30AA4" w:rsidP="00DE4CA1">
      <w:pPr>
        <w:numPr>
          <w:ilvl w:val="0"/>
          <w:numId w:val="32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Cho hai điểm phân biệt </w:t>
      </w:r>
      <w:r w:rsidRPr="004D6831">
        <w:rPr>
          <w:rFonts w:ascii="Chu Van An" w:eastAsia="Times New Roman" w:hAnsi="Chu Van An" w:cs="Chu Van An"/>
          <w:noProof/>
          <w:position w:val="-4"/>
          <w:sz w:val="24"/>
          <w:szCs w:val="24"/>
        </w:rPr>
        <w:object w:dxaOrig="225" w:dyaOrig="285" w14:anchorId="3D76CA93">
          <v:shape id="_x0000_i1212" type="#_x0000_t75" style="width:11.25pt;height:14.25pt" o:ole="">
            <v:imagedata r:id="rId198" o:title=""/>
          </v:shape>
          <o:OLEObject Type="Embed" ProgID="Equation.DSMT4" ShapeID="_x0000_i1212" DrawAspect="Content" ObjectID="_1686630772" r:id="rId199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và </w:t>
      </w:r>
      <w:r w:rsidRPr="004D6831">
        <w:rPr>
          <w:rFonts w:ascii="Chu Van An" w:eastAsia="Times New Roman" w:hAnsi="Chu Van An" w:cs="Chu Van An"/>
          <w:noProof/>
          <w:position w:val="-4"/>
          <w:sz w:val="24"/>
          <w:szCs w:val="24"/>
        </w:rPr>
        <w:object w:dxaOrig="225" w:dyaOrig="285" w14:anchorId="114643EB">
          <v:shape id="_x0000_i1213" type="#_x0000_t75" style="width:11.25pt;height:14.25pt" o:ole="">
            <v:imagedata r:id="rId200" o:title=""/>
          </v:shape>
          <o:OLEObject Type="Embed" ProgID="Equation.DSMT4" ShapeID="_x0000_i1213" DrawAspect="Content" ObjectID="_1686630773" r:id="rId201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số vectơ khác </w:t>
      </w:r>
      <w:r w:rsidRPr="004D6831">
        <w:rPr>
          <w:rFonts w:ascii="Chu Van An" w:hAnsi="Chu Van An" w:cs="Chu Van An"/>
          <w:i/>
          <w:sz w:val="24"/>
          <w:szCs w:val="24"/>
        </w:rPr>
        <w:t>vectơ - không</w:t>
      </w:r>
      <w:r w:rsidRPr="004D6831">
        <w:rPr>
          <w:rFonts w:ascii="Chu Van An" w:hAnsi="Chu Van An" w:cs="Chu Van An"/>
          <w:sz w:val="24"/>
          <w:szCs w:val="24"/>
        </w:rPr>
        <w:t xml:space="preserve"> có thể xác định được từ 2 điểm trên là:</w:t>
      </w:r>
    </w:p>
    <w:p w14:paraId="0D79648A" w14:textId="77777777" w:rsidR="00F30AA4" w:rsidRPr="004D6831" w:rsidRDefault="00F30AA4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85" w14:anchorId="4FA85208">
          <v:shape id="_x0000_i1214" type="#_x0000_t75" style="width:10.5pt;height:14.25pt" o:ole="">
            <v:imagedata r:id="rId202" o:title=""/>
          </v:shape>
          <o:OLEObject Type="Embed" ProgID="Equation.DSMT4" ShapeID="_x0000_i1214" DrawAspect="Content" ObjectID="_1686630774" r:id="rId203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075FD793">
          <v:shape id="_x0000_i1215" type="#_x0000_t75" style="width:9pt;height:14.25pt" o:ole="">
            <v:imagedata r:id="rId204" o:title=""/>
          </v:shape>
          <o:OLEObject Type="Embed" ProgID="Equation.DSMT4" ShapeID="_x0000_i1215" DrawAspect="Content" ObjectID="_1686630775" r:id="rId205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85" w14:anchorId="02DDCDA4">
          <v:shape id="_x0000_i1216" type="#_x0000_t75" style="width:10.5pt;height:14.25pt" o:ole="">
            <v:imagedata r:id="rId206" o:title=""/>
          </v:shape>
          <o:OLEObject Type="Embed" ProgID="Equation.DSMT4" ShapeID="_x0000_i1216" DrawAspect="Content" ObjectID="_1686630776" r:id="rId207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120" w:dyaOrig="285" w14:anchorId="1226B8A4">
          <v:shape id="_x0000_i1217" type="#_x0000_t75" style="width:6pt;height:14.25pt" o:ole="">
            <v:imagedata r:id="rId208" o:title=""/>
          </v:shape>
          <o:OLEObject Type="Embed" ProgID="Equation.DSMT4" ShapeID="_x0000_i1217" DrawAspect="Content" ObjectID="_1686630777" r:id="rId209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0512AC8C" w14:textId="77777777" w:rsidR="00F30AA4" w:rsidRPr="004D6831" w:rsidRDefault="00F30AA4" w:rsidP="00DE4CA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387222FE" w14:textId="77777777" w:rsidR="00F30AA4" w:rsidRPr="004D6831" w:rsidRDefault="00F30AA4" w:rsidP="00DE4CA1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sz w:val="24"/>
          <w:szCs w:val="24"/>
        </w:rPr>
        <w:t>Chọn C</w:t>
      </w:r>
    </w:p>
    <w:p w14:paraId="0DB54397" w14:textId="77777777" w:rsidR="00F30AA4" w:rsidRPr="004D6831" w:rsidRDefault="00F30AA4" w:rsidP="00DE4CA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  <w:lang w:val="fr-FR"/>
        </w:rPr>
        <w:t xml:space="preserve">Ta có hai vectơ đó là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435" w:dyaOrig="330" w14:anchorId="72861790">
          <v:shape id="_x0000_i1218" type="#_x0000_t75" style="width:21.75pt;height:16.5pt" o:ole="">
            <v:imagedata r:id="rId210" o:title=""/>
          </v:shape>
          <o:OLEObject Type="Embed" ProgID="Equation.DSMT4" ShapeID="_x0000_i1218" DrawAspect="Content" ObjectID="_1686630778" r:id="rId211"/>
        </w:object>
      </w:r>
      <w:r w:rsidRPr="004D6831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375" w:dyaOrig="330" w14:anchorId="1D42D1B2">
          <v:shape id="_x0000_i1219" type="#_x0000_t75" style="width:18.75pt;height:16.5pt" o:ole="">
            <v:imagedata r:id="rId212" o:title=""/>
          </v:shape>
          <o:OLEObject Type="Embed" ProgID="Equation.DSMT4" ShapeID="_x0000_i1219" DrawAspect="Content" ObjectID="_1686630779" r:id="rId213"/>
        </w:object>
      </w:r>
      <w:r w:rsidRPr="004D6831">
        <w:rPr>
          <w:rFonts w:ascii="Chu Van An" w:hAnsi="Chu Van An" w:cs="Chu Van An"/>
          <w:sz w:val="24"/>
          <w:szCs w:val="24"/>
          <w:lang w:val="fr-FR"/>
        </w:rPr>
        <w:t>.</w:t>
      </w:r>
    </w:p>
    <w:p w14:paraId="7DEEBF1C" w14:textId="77777777" w:rsidR="00F30AA4" w:rsidRPr="004D6831" w:rsidRDefault="00F30AA4" w:rsidP="00DE4CA1">
      <w:pPr>
        <w:numPr>
          <w:ilvl w:val="0"/>
          <w:numId w:val="32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D6831">
        <w:rPr>
          <w:rFonts w:ascii="Chu Van An" w:hAnsi="Chu Van An" w:cs="Chu Van An"/>
          <w:sz w:val="24"/>
          <w:szCs w:val="24"/>
          <w:lang w:val="pt-BR"/>
        </w:rPr>
        <w:t xml:space="preserve">Cho tam giác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  <w:lang w:val="pt-BR"/>
        </w:rPr>
        <w:object w:dxaOrig="585" w:dyaOrig="285" w14:anchorId="2773602C">
          <v:shape id="_x0000_i1220" type="#_x0000_t75" style="width:29.25pt;height:14.25pt" o:ole="">
            <v:imagedata r:id="rId185" o:title=""/>
          </v:shape>
          <o:OLEObject Type="Embed" ProgID="Equation.DSMT4" ShapeID="_x0000_i1220" DrawAspect="Content" ObjectID="_1686630780" r:id="rId214"/>
        </w:object>
      </w:r>
      <w:r w:rsidRPr="004D6831">
        <w:rPr>
          <w:rFonts w:ascii="Chu Van An" w:hAnsi="Chu Van An" w:cs="Chu Van An"/>
          <w:sz w:val="24"/>
          <w:szCs w:val="24"/>
          <w:lang w:val="pt-BR"/>
        </w:rPr>
        <w:t xml:space="preserve">, có thể xác định được bao nhiêu vectơ  có điểm đầu và điểm cuối là các đỉnh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  <w:lang w:val="pt-BR"/>
        </w:rPr>
        <w:object w:dxaOrig="855" w:dyaOrig="330" w14:anchorId="103D4EE8">
          <v:shape id="_x0000_i1221" type="#_x0000_t75" style="width:42.75pt;height:16.5pt" o:ole="">
            <v:imagedata r:id="rId215" o:title=""/>
          </v:shape>
          <o:OLEObject Type="Embed" ProgID="Equation.DSMT4" ShapeID="_x0000_i1221" DrawAspect="Content" ObjectID="_1686630781" r:id="rId216"/>
        </w:object>
      </w:r>
      <w:r w:rsidRPr="004D6831">
        <w:rPr>
          <w:rFonts w:ascii="Chu Van An" w:hAnsi="Chu Van An" w:cs="Chu Van An"/>
          <w:sz w:val="24"/>
          <w:szCs w:val="24"/>
          <w:lang w:val="pt-BR"/>
        </w:rPr>
        <w:t>.</w:t>
      </w:r>
    </w:p>
    <w:p w14:paraId="4B268B69" w14:textId="77777777" w:rsidR="00F30AA4" w:rsidRPr="004D6831" w:rsidRDefault="00F30AA4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A.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  <w:lang w:val="pt-BR"/>
        </w:rPr>
        <w:object w:dxaOrig="180" w:dyaOrig="285" w14:anchorId="1B08C25F">
          <v:shape id="_x0000_i1222" type="#_x0000_t75" style="width:9pt;height:14.25pt" o:ole="">
            <v:imagedata r:id="rId217" o:title=""/>
          </v:shape>
          <o:OLEObject Type="Embed" ProgID="Equation.DSMT4" ShapeID="_x0000_i1222" DrawAspect="Content" ObjectID="_1686630782" r:id="rId218"/>
        </w:object>
      </w:r>
      <w:r w:rsidRPr="004D6831">
        <w:rPr>
          <w:rFonts w:ascii="Chu Van An" w:hAnsi="Chu Van An" w:cs="Chu Van An"/>
          <w:sz w:val="24"/>
          <w:szCs w:val="24"/>
          <w:lang w:val="pt-BR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  <w:t xml:space="preserve">B. </w:t>
      </w:r>
      <w:r w:rsidRPr="004D6831">
        <w:rPr>
          <w:rFonts w:ascii="Chu Van An" w:eastAsia="Times New Roman" w:hAnsi="Chu Van An" w:cs="Chu Van An"/>
          <w:b/>
          <w:color w:val="0000CC"/>
          <w:position w:val="-4"/>
          <w:sz w:val="24"/>
          <w:szCs w:val="24"/>
          <w:lang w:val="nl-NL"/>
        </w:rPr>
        <w:object w:dxaOrig="210" w:dyaOrig="285" w14:anchorId="3A1570CE">
          <v:shape id="_x0000_i1223" type="#_x0000_t75" style="width:10.5pt;height:14.25pt" o:ole="">
            <v:imagedata r:id="rId219" o:title=""/>
          </v:shape>
          <o:OLEObject Type="Embed" ProgID="Equation.DSMT4" ShapeID="_x0000_i1223" DrawAspect="Content" ObjectID="_1686630783" r:id="rId220"/>
        </w:object>
      </w:r>
      <w:r w:rsidRPr="004D6831">
        <w:rPr>
          <w:rFonts w:ascii="Chu Van An" w:hAnsi="Chu Van An" w:cs="Chu Van An"/>
          <w:sz w:val="24"/>
          <w:szCs w:val="24"/>
          <w:lang w:val="pt-BR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  <w:t xml:space="preserve">C. </w:t>
      </w:r>
      <w:r w:rsidRPr="004D6831">
        <w:rPr>
          <w:rFonts w:ascii="Chu Van An" w:eastAsia="Times New Roman" w:hAnsi="Chu Van An" w:cs="Chu Van An"/>
          <w:b/>
          <w:color w:val="0000CC"/>
          <w:position w:val="-6"/>
          <w:sz w:val="24"/>
          <w:szCs w:val="24"/>
          <w:lang w:val="nl-NL"/>
        </w:rPr>
        <w:object w:dxaOrig="180" w:dyaOrig="285" w14:anchorId="639574D0">
          <v:shape id="_x0000_i1224" type="#_x0000_t75" style="width:9pt;height:14.25pt" o:ole="">
            <v:imagedata r:id="rId221" o:title=""/>
          </v:shape>
          <o:OLEObject Type="Embed" ProgID="Equation.DSMT4" ShapeID="_x0000_i1224" DrawAspect="Content" ObjectID="_1686630784" r:id="rId222"/>
        </w:object>
      </w:r>
      <w:r w:rsidRPr="004D6831">
        <w:rPr>
          <w:rFonts w:ascii="Chu Van An" w:hAnsi="Chu Van An" w:cs="Chu Van An"/>
          <w:sz w:val="24"/>
          <w:szCs w:val="24"/>
          <w:lang w:val="pt-BR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  <w:lang w:val="pt-BR"/>
        </w:rPr>
        <w:t>D</w: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. </w:t>
      </w:r>
      <w:r w:rsidRPr="004D6831">
        <w:rPr>
          <w:rFonts w:ascii="Chu Van An" w:eastAsia="Times New Roman" w:hAnsi="Chu Van An" w:cs="Chu Van An"/>
          <w:b/>
          <w:color w:val="0000CC"/>
          <w:position w:val="-6"/>
          <w:sz w:val="24"/>
          <w:szCs w:val="24"/>
          <w:lang w:val="nl-NL"/>
        </w:rPr>
        <w:object w:dxaOrig="210" w:dyaOrig="285" w14:anchorId="77AF3191">
          <v:shape id="_x0000_i1225" type="#_x0000_t75" style="width:10.5pt;height:14.25pt" o:ole="">
            <v:imagedata r:id="rId223" o:title=""/>
          </v:shape>
          <o:OLEObject Type="Embed" ProgID="Equation.DSMT4" ShapeID="_x0000_i1225" DrawAspect="Content" ObjectID="_1686630785" r:id="rId224"/>
        </w:object>
      </w:r>
      <w:r w:rsidRPr="004D6831">
        <w:rPr>
          <w:rFonts w:ascii="Chu Van An" w:hAnsi="Chu Van An" w:cs="Chu Van An"/>
          <w:sz w:val="24"/>
          <w:szCs w:val="24"/>
          <w:lang w:val="pt-BR"/>
        </w:rPr>
        <w:t>.</w:t>
      </w:r>
    </w:p>
    <w:p w14:paraId="20BF06E6" w14:textId="77777777" w:rsidR="00F30AA4" w:rsidRPr="004D6831" w:rsidRDefault="00F30AA4" w:rsidP="00DE4CA1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pt-BR"/>
        </w:rPr>
      </w:pPr>
      <w:r w:rsidRPr="004D6831">
        <w:rPr>
          <w:rFonts w:ascii="Chu Van An" w:hAnsi="Chu Van An" w:cs="Chu Van An"/>
          <w:b/>
          <w:sz w:val="24"/>
          <w:szCs w:val="24"/>
          <w:lang w:val="pt-BR"/>
        </w:rPr>
        <w:t>Lời giải</w:t>
      </w:r>
    </w:p>
    <w:p w14:paraId="5B787188" w14:textId="77777777" w:rsidR="00F30AA4" w:rsidRPr="004D6831" w:rsidRDefault="00F30AA4" w:rsidP="00DE4CA1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pt-BR"/>
        </w:rPr>
      </w:pPr>
      <w:r w:rsidRPr="004D6831">
        <w:rPr>
          <w:rFonts w:ascii="Chu Van An" w:hAnsi="Chu Van An" w:cs="Chu Van An"/>
          <w:b/>
          <w:sz w:val="24"/>
          <w:szCs w:val="24"/>
          <w:lang w:val="pt-BR"/>
        </w:rPr>
        <w:t>Chọn D</w:t>
      </w:r>
    </w:p>
    <w:p w14:paraId="36A84F4A" w14:textId="77777777" w:rsidR="00F30AA4" w:rsidRPr="004D6831" w:rsidRDefault="00F30AA4" w:rsidP="00DE4CA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D6831">
        <w:rPr>
          <w:rFonts w:ascii="Chu Van An" w:hAnsi="Chu Van An" w:cs="Chu Van An"/>
          <w:sz w:val="24"/>
          <w:szCs w:val="24"/>
          <w:lang w:val="pt-BR"/>
        </w:rPr>
        <w:t xml:space="preserve">Có 6 vectơ là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  <w:lang w:val="pt-BR"/>
        </w:rPr>
        <w:object w:dxaOrig="2760" w:dyaOrig="375" w14:anchorId="170D77FF">
          <v:shape id="_x0000_i1226" type="#_x0000_t75" style="width:138pt;height:18.75pt" o:ole="">
            <v:imagedata r:id="rId225" o:title=""/>
          </v:shape>
          <o:OLEObject Type="Embed" ProgID="Equation.DSMT4" ShapeID="_x0000_i1226" DrawAspect="Content" ObjectID="_1686630786" r:id="rId226"/>
        </w:object>
      </w:r>
      <w:r w:rsidRPr="004D6831">
        <w:rPr>
          <w:rFonts w:ascii="Chu Van An" w:hAnsi="Chu Van An" w:cs="Chu Van An"/>
          <w:sz w:val="24"/>
          <w:szCs w:val="24"/>
          <w:lang w:val="pt-BR"/>
        </w:rPr>
        <w:t>.</w:t>
      </w:r>
    </w:p>
    <w:p w14:paraId="71F69E66" w14:textId="22C3D162" w:rsidR="00F30AA4" w:rsidRPr="004D6831" w:rsidRDefault="00F30AA4" w:rsidP="00DE4CA1">
      <w:pPr>
        <w:numPr>
          <w:ilvl w:val="0"/>
          <w:numId w:val="32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  <w:lang w:val="fr-FR"/>
        </w:rPr>
        <w:t xml:space="preserve">Cho hai vectơ khác </w:t>
      </w:r>
      <w:r w:rsidRPr="004D6831">
        <w:rPr>
          <w:rFonts w:ascii="Chu Van An" w:hAnsi="Chu Van An" w:cs="Chu Van An"/>
          <w:i/>
          <w:sz w:val="24"/>
          <w:szCs w:val="24"/>
          <w:lang w:val="fr-FR"/>
        </w:rPr>
        <w:t>vectơ - không</w:t>
      </w:r>
      <w:r w:rsidRPr="004D6831">
        <w:rPr>
          <w:rFonts w:ascii="Chu Van An" w:hAnsi="Chu Van An" w:cs="Chu Van An"/>
          <w:sz w:val="24"/>
          <w:szCs w:val="24"/>
          <w:lang w:val="fr-FR"/>
        </w:rPr>
        <w:t xml:space="preserve">, không cùng phương. Có bao nhiêu vectơ khác </w:t>
      </w:r>
      <w:r w:rsidRPr="004D6831">
        <w:rPr>
          <w:rFonts w:ascii="Chu Van An" w:hAnsi="Chu Van An" w:cs="Chu Van An"/>
          <w:noProof/>
          <w:position w:val="-6"/>
          <w:sz w:val="24"/>
          <w:szCs w:val="24"/>
        </w:rPr>
        <w:drawing>
          <wp:inline distT="0" distB="0" distL="0" distR="0" wp14:anchorId="7AC12FE6" wp14:editId="751431B5">
            <wp:extent cx="123825" cy="228600"/>
            <wp:effectExtent l="0" t="0" r="9525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6831">
        <w:rPr>
          <w:rFonts w:ascii="Chu Van An" w:hAnsi="Chu Van An" w:cs="Chu Van An"/>
          <w:sz w:val="24"/>
          <w:szCs w:val="24"/>
          <w:lang w:val="fr-FR"/>
        </w:rPr>
        <w:t xml:space="preserve"> cùng phương với cả hai</w:t>
      </w:r>
      <w:r w:rsidRPr="004D6831">
        <w:rPr>
          <w:rFonts w:ascii="Chu Van An" w:hAnsi="Chu Van An" w:cs="Chu Van An"/>
          <w:b/>
          <w:sz w:val="24"/>
          <w:szCs w:val="24"/>
          <w:lang w:val="fr-FR"/>
        </w:rPr>
        <w:t xml:space="preserve"> </w:t>
      </w:r>
      <w:r w:rsidRPr="004D6831">
        <w:rPr>
          <w:rFonts w:ascii="Chu Van An" w:hAnsi="Chu Van An" w:cs="Chu Van An"/>
          <w:sz w:val="24"/>
          <w:szCs w:val="24"/>
          <w:lang w:val="fr-FR"/>
        </w:rPr>
        <w:t>vectơ đó?</w:t>
      </w:r>
    </w:p>
    <w:p w14:paraId="1D27AB10" w14:textId="77777777" w:rsidR="00F30AA4" w:rsidRPr="004D6831" w:rsidRDefault="00F30AA4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85" w14:anchorId="60578895">
          <v:shape id="_x0000_i1228" type="#_x0000_t75" style="width:10.5pt;height:14.25pt" o:ole="">
            <v:imagedata r:id="rId206" o:title=""/>
          </v:shape>
          <o:OLEObject Type="Embed" ProgID="Equation.DSMT4" ShapeID="_x0000_i1228" DrawAspect="Content" ObjectID="_1686630787" r:id="rId228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120" w:dyaOrig="285" w14:anchorId="191FAA0D">
          <v:shape id="_x0000_i1229" type="#_x0000_t75" style="width:6pt;height:14.25pt" o:ole="">
            <v:imagedata r:id="rId208" o:title=""/>
          </v:shape>
          <o:OLEObject Type="Embed" ProgID="Equation.DSMT4" ShapeID="_x0000_i1229" DrawAspect="Content" ObjectID="_1686630788" r:id="rId229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hAnsi="Chu Van An" w:cs="Chu Van An"/>
          <w:sz w:val="24"/>
          <w:szCs w:val="24"/>
        </w:rPr>
        <w:t>không có.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D6831">
        <w:rPr>
          <w:rFonts w:ascii="Chu Van An" w:hAnsi="Chu Van An" w:cs="Chu Van An"/>
          <w:sz w:val="24"/>
          <w:szCs w:val="24"/>
        </w:rPr>
        <w:t>vô số.</w:t>
      </w:r>
    </w:p>
    <w:p w14:paraId="15DA4FF8" w14:textId="77777777" w:rsidR="00F30AA4" w:rsidRPr="004D6831" w:rsidRDefault="00F30AA4" w:rsidP="00DE4CA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733A97AF" w14:textId="77777777" w:rsidR="00F30AA4" w:rsidRPr="004D6831" w:rsidRDefault="00F30AA4" w:rsidP="00DE4CA1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sz w:val="24"/>
          <w:szCs w:val="24"/>
        </w:rPr>
        <w:t>Chọn C</w:t>
      </w:r>
    </w:p>
    <w:p w14:paraId="29DA166D" w14:textId="77777777" w:rsidR="00F30AA4" w:rsidRPr="004D6831" w:rsidRDefault="00F30AA4" w:rsidP="00DE4CA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Giả sử tồn tại một vec-tơ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6ECB7A1B">
          <v:shape id="_x0000_i1230" type="#_x0000_t75" style="width:10.5pt;height:14.25pt" o:ole="">
            <v:imagedata r:id="rId230" o:title=""/>
          </v:shape>
          <o:OLEObject Type="Embed" ProgID="Equation.DSMT4" ShapeID="_x0000_i1230" DrawAspect="Content" ObjectID="_1686630789" r:id="rId231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cùng phương với cả hai véc-tơ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525" w:dyaOrig="375" w14:anchorId="0F183F4B">
          <v:shape id="_x0000_i1231" type="#_x0000_t75" style="width:26.25pt;height:18.75pt" o:ole="">
            <v:imagedata r:id="rId232" o:title=""/>
          </v:shape>
          <o:OLEObject Type="Embed" ProgID="Equation.DSMT4" ShapeID="_x0000_i1231" DrawAspect="Content" ObjectID="_1686630790" r:id="rId233"/>
        </w:object>
      </w:r>
      <w:r w:rsidRPr="004D6831">
        <w:rPr>
          <w:rFonts w:ascii="Chu Van An" w:hAnsi="Chu Van An" w:cs="Chu Van An"/>
          <w:sz w:val="24"/>
          <w:szCs w:val="24"/>
        </w:rPr>
        <w:t xml:space="preserve">. Lúc đó tồn tại các số thực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3040DFDD">
          <v:shape id="_x0000_i1232" type="#_x0000_t75" style="width:10.5pt;height:14.25pt" o:ole="">
            <v:imagedata r:id="rId234" o:title=""/>
          </v:shape>
          <o:OLEObject Type="Embed" ProgID="Equation.DSMT4" ShapeID="_x0000_i1232" DrawAspect="Content" ObjectID="_1686630791" r:id="rId235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và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43D8DCEE">
          <v:shape id="_x0000_i1233" type="#_x0000_t75" style="width:10.5pt;height:14.25pt" o:ole="">
            <v:imagedata r:id="rId236" o:title=""/>
          </v:shape>
          <o:OLEObject Type="Embed" ProgID="Equation.DSMT4" ShapeID="_x0000_i1233" DrawAspect="Content" ObjectID="_1686630792" r:id="rId237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sao cho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85" w14:anchorId="71A0606A">
          <v:shape id="_x0000_i1234" type="#_x0000_t75" style="width:34.5pt;height:14.25pt" o:ole="">
            <v:imagedata r:id="rId238" o:title=""/>
          </v:shape>
          <o:OLEObject Type="Embed" ProgID="Equation.DSMT4" ShapeID="_x0000_i1234" DrawAspect="Content" ObjectID="_1686630793" r:id="rId239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và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330" w14:anchorId="309FA710">
          <v:shape id="_x0000_i1235" type="#_x0000_t75" style="width:34.5pt;height:16.5pt" o:ole="">
            <v:imagedata r:id="rId240" o:title=""/>
          </v:shape>
          <o:OLEObject Type="Embed" ProgID="Equation.DSMT4" ShapeID="_x0000_i1235" DrawAspect="Content" ObjectID="_1686630794" r:id="rId241"/>
        </w:object>
      </w:r>
      <w:r w:rsidRPr="004D6831">
        <w:rPr>
          <w:rFonts w:ascii="Chu Van An" w:hAnsi="Chu Van An" w:cs="Chu Van An"/>
          <w:sz w:val="24"/>
          <w:szCs w:val="24"/>
        </w:rPr>
        <w:t xml:space="preserve">. Từ đó suy ra </w:t>
      </w:r>
      <w:r w:rsidRPr="004D6831">
        <w:rPr>
          <w:rFonts w:ascii="Chu Van An" w:eastAsia="Times New Roman" w:hAnsi="Chu Van An" w:cs="Chu Van An"/>
          <w:position w:val="-24"/>
          <w:sz w:val="24"/>
          <w:szCs w:val="24"/>
        </w:rPr>
        <w:object w:dxaOrig="1875" w:dyaOrig="630" w14:anchorId="77D8E1A8">
          <v:shape id="_x0000_i1236" type="#_x0000_t75" style="width:93.75pt;height:31.5pt" o:ole="">
            <v:imagedata r:id="rId242" o:title=""/>
          </v:shape>
          <o:OLEObject Type="Embed" ProgID="Equation.DSMT4" ShapeID="_x0000_i1236" DrawAspect="Content" ObjectID="_1686630795" r:id="rId243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2E9B2532" w14:textId="77777777" w:rsidR="00F30AA4" w:rsidRPr="004D6831" w:rsidRDefault="00F30AA4" w:rsidP="00DE4CA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lastRenderedPageBreak/>
        <w:t xml:space="preserve">Suy ra hai véc-tơ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5655E9DC">
          <v:shape id="_x0000_i1237" type="#_x0000_t75" style="width:10.5pt;height:14.25pt" o:ole="">
            <v:imagedata r:id="rId244" o:title=""/>
          </v:shape>
          <o:OLEObject Type="Embed" ProgID="Equation.DSMT4" ShapeID="_x0000_i1237" DrawAspect="Content" ObjectID="_1686630796" r:id="rId245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và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330" w14:anchorId="38F97244">
          <v:shape id="_x0000_i1238" type="#_x0000_t75" style="width:11.25pt;height:16.5pt" o:ole="">
            <v:imagedata r:id="rId246" o:title=""/>
          </v:shape>
          <o:OLEObject Type="Embed" ProgID="Equation.DSMT4" ShapeID="_x0000_i1238" DrawAspect="Content" ObjectID="_1686630797" r:id="rId247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cùng phương. . </w:t>
      </w:r>
      <w:r w:rsidRPr="004D6831">
        <w:rPr>
          <w:rFonts w:ascii="Chu Van An" w:hAnsi="Chu Van An" w:cs="Chu Van An"/>
          <w:sz w:val="24"/>
          <w:szCs w:val="24"/>
        </w:rPr>
        <w:sym w:font="Wingdings" w:char="F0E0"/>
      </w:r>
      <w:r w:rsidRPr="004D6831">
        <w:rPr>
          <w:rFonts w:ascii="Chu Van An" w:hAnsi="Chu Van An" w:cs="Chu Van An"/>
          <w:sz w:val="24"/>
          <w:szCs w:val="24"/>
        </w:rPr>
        <w:t xml:space="preserve"> Chọn C</w:t>
      </w:r>
    </w:p>
    <w:p w14:paraId="10EEC197" w14:textId="77777777" w:rsidR="00F30AA4" w:rsidRPr="004D6831" w:rsidRDefault="00F30AA4" w:rsidP="00DE4CA1">
      <w:pPr>
        <w:numPr>
          <w:ilvl w:val="0"/>
          <w:numId w:val="32"/>
        </w:numPr>
        <w:tabs>
          <w:tab w:val="left" w:pos="992"/>
        </w:tabs>
        <w:spacing w:before="120" w:after="0" w:line="240" w:lineRule="auto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Cho tam giác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495" w:dyaOrig="240" w14:anchorId="54A17045">
          <v:shape id="_x0000_i1239" type="#_x0000_t75" style="width:24.75pt;height:12pt" o:ole="">
            <v:imagedata r:id="rId248" o:title=""/>
          </v:shape>
          <o:OLEObject Type="Embed" ProgID="Equation.DSMT4" ShapeID="_x0000_i1239" DrawAspect="Content" ObjectID="_1686630798" r:id="rId249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có thể xác định được bao nhiêu vectơ khác vectơ không có điểm đầu và điểm cuối là các đỉnh </w:t>
      </w:r>
      <w:r w:rsidRPr="004D6831">
        <w:rPr>
          <w:rFonts w:ascii="Chu Van An" w:eastAsia="Times New Roman" w:hAnsi="Chu Van An" w:cs="Chu Van An"/>
          <w:position w:val="-8"/>
          <w:sz w:val="24"/>
          <w:szCs w:val="24"/>
        </w:rPr>
        <w:object w:dxaOrig="855" w:dyaOrig="285" w14:anchorId="505CF18A">
          <v:shape id="_x0000_i1240" type="#_x0000_t75" style="width:42.75pt;height:14.25pt" o:ole="">
            <v:imagedata r:id="rId250" o:title=""/>
          </v:shape>
          <o:OLEObject Type="Embed" ProgID="Equation.DSMT4" ShapeID="_x0000_i1240" DrawAspect="Content" ObjectID="_1686630799" r:id="rId251"/>
        </w:object>
      </w:r>
    </w:p>
    <w:p w14:paraId="328569D7" w14:textId="77777777" w:rsidR="00F30AA4" w:rsidRPr="004D6831" w:rsidRDefault="00F30AA4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180" w:dyaOrig="270" w14:anchorId="18AB193F">
          <v:shape id="_x0000_i1241" type="#_x0000_t75" style="width:9pt;height:13.5pt" o:ole="">
            <v:imagedata r:id="rId252" o:title=""/>
          </v:shape>
          <o:OLEObject Type="Embed" ProgID="Equation.DSMT4" ShapeID="_x0000_i1241" DrawAspect="Content" ObjectID="_1686630800" r:id="rId253"/>
        </w:object>
      </w:r>
      <w:r w:rsidRPr="004D6831">
        <w:rPr>
          <w:rFonts w:ascii="Chu Van An" w:hAnsi="Chu Van An" w:cs="Chu Van An"/>
          <w:sz w:val="24"/>
          <w:szCs w:val="24"/>
          <w:lang w:val="fr-FR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70" w14:anchorId="76F43EC1">
          <v:shape id="_x0000_i1242" type="#_x0000_t75" style="width:9pt;height:13.5pt" o:ole="">
            <v:imagedata r:id="rId254" o:title=""/>
          </v:shape>
          <o:OLEObject Type="Embed" ProgID="Equation.DSMT4" ShapeID="_x0000_i1242" DrawAspect="Content" ObjectID="_1686630801" r:id="rId255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180" w:dyaOrig="225" w14:anchorId="13186D26">
          <v:shape id="_x0000_i1243" type="#_x0000_t75" style="width:9pt;height:11.25pt" o:ole="">
            <v:imagedata r:id="rId256" o:title=""/>
          </v:shape>
          <o:OLEObject Type="Embed" ProgID="Equation.DSMT4" ShapeID="_x0000_i1243" DrawAspect="Content" ObjectID="_1686630802" r:id="rId257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D6831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180" w:dyaOrig="270" w14:anchorId="2B20082C">
          <v:shape id="_x0000_i1244" type="#_x0000_t75" style="width:9pt;height:13.5pt" o:ole="">
            <v:imagedata r:id="rId258" o:title=""/>
          </v:shape>
          <o:OLEObject Type="Embed" ProgID="Equation.DSMT4" ShapeID="_x0000_i1244" DrawAspect="Content" ObjectID="_1686630803" r:id="rId259"/>
        </w:object>
      </w:r>
      <w:r w:rsidRPr="004D6831">
        <w:rPr>
          <w:rFonts w:ascii="Chu Van An" w:hAnsi="Chu Van An" w:cs="Chu Van An"/>
          <w:b/>
          <w:sz w:val="24"/>
          <w:szCs w:val="24"/>
        </w:rPr>
        <w:t>.</w:t>
      </w:r>
    </w:p>
    <w:p w14:paraId="433A287C" w14:textId="77777777" w:rsidR="00F30AA4" w:rsidRPr="004D6831" w:rsidRDefault="00F30AA4" w:rsidP="00DE4CA1">
      <w:pPr>
        <w:spacing w:line="240" w:lineRule="auto"/>
        <w:ind w:left="992"/>
        <w:jc w:val="center"/>
        <w:outlineLvl w:val="0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sz w:val="24"/>
          <w:szCs w:val="24"/>
        </w:rPr>
        <w:t>Lời giải</w:t>
      </w:r>
    </w:p>
    <w:p w14:paraId="292FEC8C" w14:textId="77777777" w:rsidR="00F30AA4" w:rsidRPr="004D6831" w:rsidRDefault="00F30AA4" w:rsidP="00DE4CA1">
      <w:pPr>
        <w:spacing w:line="240" w:lineRule="auto"/>
        <w:ind w:left="992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sz w:val="24"/>
          <w:szCs w:val="24"/>
        </w:rPr>
        <w:t>Chọn B</w:t>
      </w:r>
    </w:p>
    <w:p w14:paraId="2E9285FC" w14:textId="77777777" w:rsidR="00F30AA4" w:rsidRPr="004D6831" w:rsidRDefault="00F30AA4" w:rsidP="00DE4CA1">
      <w:pPr>
        <w:spacing w:line="240" w:lineRule="auto"/>
        <w:ind w:left="992"/>
        <w:outlineLvl w:val="0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  <w:lang w:val="fr-FR"/>
        </w:rPr>
        <w:t xml:space="preserve">Đó là các vectơ: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2175" w:dyaOrig="360" w14:anchorId="06E650C3">
          <v:shape id="_x0000_i1245" type="#_x0000_t75" style="width:108.75pt;height:18pt" o:ole="">
            <v:imagedata r:id="rId260" o:title=""/>
          </v:shape>
          <o:OLEObject Type="Embed" ProgID="Equation.DSMT4" ShapeID="_x0000_i1245" DrawAspect="Content" ObjectID="_1686630804" r:id="rId261"/>
        </w:object>
      </w:r>
      <w:r w:rsidRPr="004D6831">
        <w:rPr>
          <w:rFonts w:ascii="Chu Van An" w:hAnsi="Chu Van An" w:cs="Chu Van An"/>
          <w:sz w:val="24"/>
          <w:szCs w:val="24"/>
          <w:lang w:val="fr-FR"/>
        </w:rPr>
        <w:t>.</w:t>
      </w:r>
    </w:p>
    <w:p w14:paraId="462AE731" w14:textId="77777777" w:rsidR="00F30AA4" w:rsidRPr="004D6831" w:rsidRDefault="00F30AA4" w:rsidP="00DE4CA1">
      <w:pPr>
        <w:numPr>
          <w:ilvl w:val="0"/>
          <w:numId w:val="32"/>
        </w:numPr>
        <w:tabs>
          <w:tab w:val="left" w:pos="992"/>
        </w:tabs>
        <w:spacing w:before="120" w:after="0" w:line="240" w:lineRule="auto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Cho tứ giác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630" w:dyaOrig="240" w14:anchorId="4CB4F4F9">
          <v:shape id="_x0000_i1246" type="#_x0000_t75" style="width:31.5pt;height:12pt" o:ole="">
            <v:imagedata r:id="rId262" o:title=""/>
          </v:shape>
          <o:OLEObject Type="Embed" ProgID="Equation.DSMT4" ShapeID="_x0000_i1246" DrawAspect="Content" ObjectID="_1686630805" r:id="rId263"/>
        </w:object>
      </w:r>
      <w:r w:rsidRPr="004D6831">
        <w:rPr>
          <w:rFonts w:ascii="Chu Van An" w:hAnsi="Chu Van An" w:cs="Chu Van An"/>
          <w:sz w:val="24"/>
          <w:szCs w:val="24"/>
        </w:rPr>
        <w:t>. Có bao nhiêu vectơ khác vectơ không có điểm đầu và cuối là các đỉnh của tứ giác?</w:t>
      </w:r>
    </w:p>
    <w:p w14:paraId="76F42A0D" w14:textId="77777777" w:rsidR="00F30AA4" w:rsidRPr="004D6831" w:rsidRDefault="00F30AA4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eastAsia="Times New Roman" w:hAnsi="Chu Van An" w:cs="Chu Van An"/>
          <w:b/>
          <w:position w:val="-4"/>
          <w:sz w:val="24"/>
          <w:szCs w:val="24"/>
        </w:rPr>
        <w:object w:dxaOrig="180" w:dyaOrig="225" w14:anchorId="5526CDC5">
          <v:shape id="_x0000_i1247" type="#_x0000_t75" style="width:9pt;height:11.25pt" o:ole="">
            <v:imagedata r:id="rId264" o:title=""/>
          </v:shape>
          <o:OLEObject Type="Embed" ProgID="Equation.DSMT4" ShapeID="_x0000_i1247" DrawAspect="Content" ObjectID="_1686630806" r:id="rId265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D6831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180" w:dyaOrig="270" w14:anchorId="4CB0EC30">
          <v:shape id="_x0000_i1248" type="#_x0000_t75" style="width:9pt;height:13.5pt" o:ole="">
            <v:imagedata r:id="rId266" o:title=""/>
          </v:shape>
          <o:OLEObject Type="Embed" ProgID="Equation.DSMT4" ShapeID="_x0000_i1248" DrawAspect="Content" ObjectID="_1686630807" r:id="rId267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70" w14:anchorId="3A61BD50">
          <v:shape id="_x0000_i1249" type="#_x0000_t75" style="width:9pt;height:13.5pt" o:ole="">
            <v:imagedata r:id="rId268" o:title=""/>
          </v:shape>
          <o:OLEObject Type="Embed" ProgID="Equation.DSMT4" ShapeID="_x0000_i1249" DrawAspect="Content" ObjectID="_1686630808" r:id="rId269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eastAsia="Times New Roman" w:hAnsi="Chu Van An" w:cs="Chu Van An"/>
          <w:b/>
          <w:position w:val="-4"/>
          <w:sz w:val="24"/>
          <w:szCs w:val="24"/>
        </w:rPr>
        <w:object w:dxaOrig="270" w:dyaOrig="225" w14:anchorId="52A871AA">
          <v:shape id="_x0000_i1250" type="#_x0000_t75" style="width:13.5pt;height:11.25pt" o:ole="">
            <v:imagedata r:id="rId270" o:title=""/>
          </v:shape>
          <o:OLEObject Type="Embed" ProgID="Equation.DSMT4" ShapeID="_x0000_i1250" DrawAspect="Content" ObjectID="_1686630809" r:id="rId271"/>
        </w:object>
      </w:r>
      <w:r w:rsidRPr="004D6831">
        <w:rPr>
          <w:rFonts w:ascii="Chu Van An" w:hAnsi="Chu Van An" w:cs="Chu Van An"/>
          <w:b/>
          <w:sz w:val="24"/>
          <w:szCs w:val="24"/>
        </w:rPr>
        <w:t>.</w:t>
      </w:r>
    </w:p>
    <w:p w14:paraId="0FFE1A1B" w14:textId="77777777" w:rsidR="00F30AA4" w:rsidRPr="004D6831" w:rsidRDefault="00F30AA4" w:rsidP="00DE4CA1">
      <w:pPr>
        <w:spacing w:line="240" w:lineRule="auto"/>
        <w:ind w:left="992"/>
        <w:jc w:val="center"/>
        <w:outlineLvl w:val="0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sz w:val="24"/>
          <w:szCs w:val="24"/>
        </w:rPr>
        <w:t>Lời giải</w:t>
      </w:r>
    </w:p>
    <w:p w14:paraId="223C2825" w14:textId="77777777" w:rsidR="00F30AA4" w:rsidRPr="004D6831" w:rsidRDefault="00F30AA4" w:rsidP="00DE4CA1">
      <w:pPr>
        <w:spacing w:line="240" w:lineRule="auto"/>
        <w:ind w:left="992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sz w:val="24"/>
          <w:szCs w:val="24"/>
        </w:rPr>
        <w:t>Chọn D</w:t>
      </w:r>
    </w:p>
    <w:p w14:paraId="78DCDEF7" w14:textId="77777777" w:rsidR="00F30AA4" w:rsidRPr="004D6831" w:rsidRDefault="00F30AA4" w:rsidP="00DE4CA1">
      <w:pPr>
        <w:spacing w:line="240" w:lineRule="auto"/>
        <w:ind w:left="992"/>
        <w:outlineLvl w:val="0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Một vectơ khác vectơ không được xác định bởi 2 điểm phân biệt. Do đó có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40" w14:anchorId="231D6B2A">
          <v:shape id="_x0000_i1251" type="#_x0000_t75" style="width:13.5pt;height:12pt" o:ole="">
            <v:imagedata r:id="rId272" o:title=""/>
          </v:shape>
          <o:OLEObject Type="Embed" ProgID="Equation.DSMT4" ShapeID="_x0000_i1251" DrawAspect="Content" ObjectID="_1686630810" r:id="rId273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cách chọn 2 điểm</w:t>
      </w:r>
    </w:p>
    <w:p w14:paraId="4C62AD87" w14:textId="77777777" w:rsidR="00F30AA4" w:rsidRPr="004D6831" w:rsidRDefault="00F30AA4" w:rsidP="00DE4CA1">
      <w:pPr>
        <w:spacing w:line="240" w:lineRule="auto"/>
        <w:ind w:left="992"/>
        <w:outlineLvl w:val="0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>trong 4 điểm của tứ giác  nên có thể lập được 12 vectơ.</w:t>
      </w:r>
    </w:p>
    <w:p w14:paraId="00A8015E" w14:textId="77777777" w:rsidR="00F30AA4" w:rsidRPr="004D6831" w:rsidRDefault="00F30AA4" w:rsidP="00DE4CA1">
      <w:pPr>
        <w:numPr>
          <w:ilvl w:val="0"/>
          <w:numId w:val="32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  <w:lang w:val="nl-NL"/>
        </w:rPr>
        <w:t xml:space="preserve">Cho trước véc-tơ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  <w:lang w:val="nl-NL"/>
        </w:rPr>
        <w:object w:dxaOrig="825" w:dyaOrig="330" w14:anchorId="3AA4ED05">
          <v:shape id="_x0000_i1252" type="#_x0000_t75" style="width:41.25pt;height:16.5pt" o:ole="">
            <v:imagedata r:id="rId274" o:title=""/>
          </v:shape>
          <o:OLEObject Type="Embed" ProgID="Equation.DSMT4" ShapeID="_x0000_i1252" DrawAspect="Content" ObjectID="_1686630811" r:id="rId275"/>
        </w:object>
      </w:r>
      <w:r w:rsidRPr="004D6831">
        <w:rPr>
          <w:rFonts w:ascii="Chu Van An" w:hAnsi="Chu Van An" w:cs="Chu Van An"/>
          <w:sz w:val="24"/>
          <w:szCs w:val="24"/>
          <w:lang w:val="nl-NL"/>
        </w:rPr>
        <w:t xml:space="preserve"> thì số véctơ cùng phương với véc-tơ đã cho là</w:t>
      </w:r>
    </w:p>
    <w:p w14:paraId="48492726" w14:textId="77777777" w:rsidR="00F30AA4" w:rsidRPr="004D6831" w:rsidRDefault="00F30AA4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70" w14:anchorId="6425AC96">
          <v:shape id="_x0000_i1253" type="#_x0000_t75" style="width:6.75pt;height:13.5pt" o:ole="">
            <v:imagedata r:id="rId208" o:title=""/>
          </v:shape>
          <o:OLEObject Type="Embed" ProgID="Equation.DSMT4" ShapeID="_x0000_i1253" DrawAspect="Content" ObjectID="_1686630812" r:id="rId276"/>
        </w:object>
      </w:r>
      <w:r w:rsidRPr="004D6831">
        <w:rPr>
          <w:rFonts w:ascii="Chu Van An" w:hAnsi="Chu Van An" w:cs="Chu Van An"/>
          <w:sz w:val="24"/>
          <w:szCs w:val="24"/>
          <w:lang w:val="nl-NL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145AD32E">
          <v:shape id="_x0000_i1254" type="#_x0000_t75" style="width:9.75pt;height:13.5pt" o:ole="">
            <v:imagedata r:id="rId277" o:title=""/>
          </v:shape>
          <o:OLEObject Type="Embed" ProgID="Equation.DSMT4" ShapeID="_x0000_i1254" DrawAspect="Content" ObjectID="_1686630813" r:id="rId278"/>
        </w:object>
      </w:r>
      <w:r w:rsidRPr="004D6831">
        <w:rPr>
          <w:rFonts w:ascii="Chu Van An" w:hAnsi="Chu Van An" w:cs="Chu Van An"/>
          <w:sz w:val="24"/>
          <w:szCs w:val="24"/>
          <w:lang w:val="nl-NL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70" w14:anchorId="7B6459A2">
          <v:shape id="_x0000_i1255" type="#_x0000_t75" style="width:9pt;height:13.5pt" o:ole="">
            <v:imagedata r:id="rId279" o:title=""/>
          </v:shape>
          <o:OLEObject Type="Embed" ProgID="Equation.DSMT4" ShapeID="_x0000_i1255" DrawAspect="Content" ObjectID="_1686630814" r:id="rId280"/>
        </w:object>
      </w:r>
      <w:r w:rsidRPr="004D6831">
        <w:rPr>
          <w:rFonts w:ascii="Chu Van An" w:hAnsi="Chu Van An" w:cs="Chu Van An"/>
          <w:sz w:val="24"/>
          <w:szCs w:val="24"/>
          <w:lang w:val="nl-NL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t>D</w: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4D6831">
        <w:rPr>
          <w:rFonts w:ascii="Chu Van An" w:hAnsi="Chu Van An" w:cs="Chu Van An"/>
          <w:sz w:val="24"/>
          <w:szCs w:val="24"/>
          <w:lang w:val="nl-NL"/>
        </w:rPr>
        <w:t>Vô số.</w:t>
      </w:r>
    </w:p>
    <w:p w14:paraId="396FB8E5" w14:textId="77777777" w:rsidR="00F30AA4" w:rsidRPr="004D6831" w:rsidRDefault="00F30AA4" w:rsidP="00DE4CA1">
      <w:pPr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  <w:lang w:val="nl-NL"/>
        </w:rPr>
      </w:pPr>
      <w:r w:rsidRPr="004D6831">
        <w:rPr>
          <w:rFonts w:ascii="Chu Van An" w:hAnsi="Chu Van An" w:cs="Chu Van An"/>
          <w:b/>
          <w:color w:val="0000CC"/>
          <w:sz w:val="24"/>
          <w:szCs w:val="24"/>
          <w:lang w:val="nl-NL"/>
        </w:rPr>
        <w:t>Lời giải</w:t>
      </w:r>
    </w:p>
    <w:p w14:paraId="0E14F133" w14:textId="77777777" w:rsidR="00F30AA4" w:rsidRPr="004D6831" w:rsidRDefault="00F30AA4" w:rsidP="00DE4CA1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nl-NL"/>
        </w:rPr>
      </w:pPr>
      <w:r w:rsidRPr="004D6831">
        <w:rPr>
          <w:rFonts w:ascii="Chu Van An" w:hAnsi="Chu Van An" w:cs="Chu Van An"/>
          <w:b/>
          <w:sz w:val="24"/>
          <w:szCs w:val="24"/>
          <w:lang w:val="nl-NL"/>
        </w:rPr>
        <w:t>Chọn D</w:t>
      </w:r>
    </w:p>
    <w:p w14:paraId="5475FA5B" w14:textId="77777777" w:rsidR="00F30AA4" w:rsidRPr="004D6831" w:rsidRDefault="00F30AA4" w:rsidP="00DE4CA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  <w:lang w:val="nl-NL"/>
        </w:rPr>
        <w:t>Có vô số véc-tơ cùng phương với một véc-tơ cho trước.</w:t>
      </w:r>
    </w:p>
    <w:p w14:paraId="4D12642D" w14:textId="77777777" w:rsidR="00F30AA4" w:rsidRPr="004D6831" w:rsidRDefault="00F30AA4" w:rsidP="00DE4CA1">
      <w:pPr>
        <w:numPr>
          <w:ilvl w:val="0"/>
          <w:numId w:val="32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D6831">
        <w:rPr>
          <w:rFonts w:ascii="Chu Van An" w:hAnsi="Chu Van An" w:cs="Chu Van An"/>
          <w:sz w:val="24"/>
          <w:szCs w:val="24"/>
          <w:lang w:val="nl-NL"/>
        </w:rPr>
        <w:t xml:space="preserve">Cho ba điểm </w:t>
      </w:r>
      <w:r w:rsidRPr="004D6831">
        <w:rPr>
          <w:rFonts w:ascii="Chu Van An" w:eastAsia="Times New Roman" w:hAnsi="Chu Van An" w:cs="Chu Van An"/>
          <w:noProof/>
          <w:position w:val="-10"/>
          <w:sz w:val="24"/>
          <w:szCs w:val="24"/>
        </w:rPr>
        <w:object w:dxaOrig="840" w:dyaOrig="300" w14:anchorId="53CF9875">
          <v:shape id="_x0000_i1256" type="#_x0000_t75" style="width:42pt;height:15pt" o:ole="">
            <v:imagedata r:id="rId281" o:title=""/>
          </v:shape>
          <o:OLEObject Type="Embed" ProgID="Equation.DSMT4" ShapeID="_x0000_i1256" DrawAspect="Content" ObjectID="_1686630815" r:id="rId282"/>
        </w:object>
      </w:r>
      <w:r w:rsidRPr="004D6831">
        <w:rPr>
          <w:rFonts w:ascii="Chu Van An" w:hAnsi="Chu Van An" w:cs="Chu Van An"/>
          <w:sz w:val="24"/>
          <w:szCs w:val="24"/>
          <w:lang w:val="nl-NL"/>
        </w:rPr>
        <w:t xml:space="preserve"> thẳng hàng, trong đó điểm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300" w:dyaOrig="300" w14:anchorId="5E189D0A">
          <v:shape id="_x0000_i1257" type="#_x0000_t75" style="width:15pt;height:15pt" o:ole="">
            <v:imagedata r:id="rId283" o:title=""/>
          </v:shape>
          <o:OLEObject Type="Embed" ProgID="Equation.DSMT4" ShapeID="_x0000_i1257" DrawAspect="Content" ObjectID="_1686630816" r:id="rId284"/>
        </w:object>
      </w:r>
      <w:r w:rsidRPr="004D6831">
        <w:rPr>
          <w:rFonts w:ascii="Chu Van An" w:hAnsi="Chu Van An" w:cs="Chu Van An"/>
          <w:sz w:val="24"/>
          <w:szCs w:val="24"/>
          <w:lang w:val="nl-NL"/>
        </w:rPr>
        <w:t xml:space="preserve"> nằm giữa hai điểm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  <w:lang w:val="fr-FR"/>
        </w:rPr>
        <w:object w:dxaOrig="300" w:dyaOrig="285" w14:anchorId="714D6EFB">
          <v:shape id="_x0000_i1258" type="#_x0000_t75" style="width:15pt;height:14.25pt" o:ole="">
            <v:imagedata r:id="rId285" o:title=""/>
          </v:shape>
          <o:OLEObject Type="Embed" ProgID="Equation.DSMT4" ShapeID="_x0000_i1258" DrawAspect="Content" ObjectID="_1686630817" r:id="rId286"/>
        </w:object>
      </w:r>
      <w:r w:rsidRPr="004D6831">
        <w:rPr>
          <w:rFonts w:ascii="Chu Van An" w:hAnsi="Chu Van An" w:cs="Chu Van An"/>
          <w:sz w:val="24"/>
          <w:szCs w:val="24"/>
          <w:lang w:val="nl-NL"/>
        </w:rPr>
        <w:t xml:space="preserve"> và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  <w:lang w:val="fr-FR"/>
        </w:rPr>
        <w:object w:dxaOrig="225" w:dyaOrig="285" w14:anchorId="42A79808">
          <v:shape id="_x0000_i1259" type="#_x0000_t75" style="width:11.25pt;height:14.25pt" o:ole="">
            <v:imagedata r:id="rId287" o:title=""/>
          </v:shape>
          <o:OLEObject Type="Embed" ProgID="Equation.DSMT4" ShapeID="_x0000_i1259" DrawAspect="Content" ObjectID="_1686630818" r:id="rId288"/>
        </w:object>
      </w:r>
      <w:r w:rsidRPr="004D6831">
        <w:rPr>
          <w:rFonts w:ascii="Chu Van An" w:hAnsi="Chu Van An" w:cs="Chu Van An"/>
          <w:sz w:val="24"/>
          <w:szCs w:val="24"/>
          <w:lang w:val="nl-NL"/>
        </w:rPr>
        <w:t>. Khi đó các cặp vectơ nào sau đây cùng hướng?</w:t>
      </w:r>
    </w:p>
    <w:p w14:paraId="5599FA7F" w14:textId="48690FBE" w:rsidR="00F30AA4" w:rsidRPr="004D6831" w:rsidRDefault="00F30AA4" w:rsidP="00DE4CA1">
      <w:pPr>
        <w:spacing w:before="120"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D683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328046B2" wp14:editId="61C11C57">
            <wp:extent cx="2038350" cy="36195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2BC669" w14:textId="77777777" w:rsidR="00F30AA4" w:rsidRPr="004D6831" w:rsidRDefault="00F30AA4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4D6831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480" w:dyaOrig="375" w14:anchorId="7E24E1B1">
          <v:shape id="_x0000_i1261" type="#_x0000_t75" style="width:24pt;height:18.75pt" o:ole="">
            <v:imagedata r:id="rId290" o:title=""/>
          </v:shape>
          <o:OLEObject Type="Embed" ProgID="Equation.DSMT4" ShapeID="_x0000_i1261" DrawAspect="Content" ObjectID="_1686630819" r:id="rId291"/>
        </w:objec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Pr="004D6831">
        <w:rPr>
          <w:rFonts w:ascii="Chu Van An" w:hAnsi="Chu Van An" w:cs="Chu Van An"/>
          <w:sz w:val="24"/>
          <w:szCs w:val="24"/>
          <w:lang w:val="fr-FR"/>
        </w:rPr>
        <w:t xml:space="preserve">và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435" w:dyaOrig="375" w14:anchorId="67F34AFE">
          <v:shape id="_x0000_i1262" type="#_x0000_t75" style="width:21.75pt;height:18.75pt" o:ole="">
            <v:imagedata r:id="rId292" o:title=""/>
          </v:shape>
          <o:OLEObject Type="Embed" ProgID="Equation.DSMT4" ShapeID="_x0000_i1262" DrawAspect="Content" ObjectID="_1686630820" r:id="rId293"/>
        </w:object>
      </w:r>
      <w:r w:rsidRPr="004D6831">
        <w:rPr>
          <w:rFonts w:ascii="Chu Van An" w:hAnsi="Chu Van An" w:cs="Chu Van An"/>
          <w:sz w:val="24"/>
          <w:szCs w:val="24"/>
          <w:lang w:val="fr-FR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B</w: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4D6831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480" w:dyaOrig="375" w14:anchorId="7B90F0AD">
          <v:shape id="_x0000_i1263" type="#_x0000_t75" style="width:24pt;height:18.75pt" o:ole="">
            <v:imagedata r:id="rId290" o:title=""/>
          </v:shape>
          <o:OLEObject Type="Embed" ProgID="Equation.DSMT4" ShapeID="_x0000_i1263" DrawAspect="Content" ObjectID="_1686630821" r:id="rId294"/>
        </w:objec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Pr="004D6831">
        <w:rPr>
          <w:rFonts w:ascii="Chu Van An" w:hAnsi="Chu Van An" w:cs="Chu Van An"/>
          <w:sz w:val="24"/>
          <w:szCs w:val="24"/>
          <w:lang w:val="fr-FR"/>
        </w:rPr>
        <w:t xml:space="preserve">và </w:t>
      </w:r>
      <w:r w:rsidRPr="004D6831">
        <w:rPr>
          <w:rFonts w:ascii="Chu Van An" w:eastAsia="Times New Roman" w:hAnsi="Chu Van An" w:cs="Chu Van An"/>
          <w:noProof/>
          <w:position w:val="-4"/>
          <w:sz w:val="24"/>
          <w:szCs w:val="24"/>
        </w:rPr>
        <w:object w:dxaOrig="435" w:dyaOrig="300" w14:anchorId="026E071A">
          <v:shape id="_x0000_i1264" type="#_x0000_t75" style="width:21.75pt;height:15pt" o:ole="">
            <v:imagedata r:id="rId295" o:title=""/>
          </v:shape>
          <o:OLEObject Type="Embed" ProgID="Equation.DSMT4" ShapeID="_x0000_i1264" DrawAspect="Content" ObjectID="_1686630822" r:id="rId296"/>
        </w:object>
      </w:r>
      <w:r w:rsidRPr="004D6831">
        <w:rPr>
          <w:rFonts w:ascii="Chu Van An" w:hAnsi="Chu Van An" w:cs="Chu Van An"/>
          <w:sz w:val="24"/>
          <w:szCs w:val="24"/>
          <w:lang w:val="fr-FR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4D6831">
        <w:rPr>
          <w:rFonts w:ascii="Chu Van An" w:eastAsia="Times New Roman" w:hAnsi="Chu Van An" w:cs="Chu Van An"/>
          <w:noProof/>
          <w:position w:val="-4"/>
          <w:sz w:val="24"/>
          <w:szCs w:val="24"/>
        </w:rPr>
        <w:object w:dxaOrig="435" w:dyaOrig="300" w14:anchorId="52131370">
          <v:shape id="_x0000_i1265" type="#_x0000_t75" style="width:21.75pt;height:15pt" o:ole="">
            <v:imagedata r:id="rId295" o:title=""/>
          </v:shape>
          <o:OLEObject Type="Embed" ProgID="Equation.DSMT4" ShapeID="_x0000_i1265" DrawAspect="Content" ObjectID="_1686630823" r:id="rId297"/>
        </w:objec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Pr="004D6831">
        <w:rPr>
          <w:rFonts w:ascii="Chu Van An" w:hAnsi="Chu Van An" w:cs="Chu Van An"/>
          <w:sz w:val="24"/>
          <w:szCs w:val="24"/>
          <w:lang w:val="fr-FR"/>
        </w:rPr>
        <w:t xml:space="preserve">và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435" w:dyaOrig="375" w14:anchorId="40DD82DC">
          <v:shape id="_x0000_i1266" type="#_x0000_t75" style="width:21.75pt;height:18.75pt" o:ole="">
            <v:imagedata r:id="rId292" o:title=""/>
          </v:shape>
          <o:OLEObject Type="Embed" ProgID="Equation.DSMT4" ShapeID="_x0000_i1266" DrawAspect="Content" ObjectID="_1686630824" r:id="rId298"/>
        </w:object>
      </w:r>
      <w:r w:rsidRPr="004D6831">
        <w:rPr>
          <w:rFonts w:ascii="Chu Van An" w:hAnsi="Chu Van An" w:cs="Chu Van An"/>
          <w:sz w:val="24"/>
          <w:szCs w:val="24"/>
          <w:lang w:val="fr-FR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4D6831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480" w:dyaOrig="375" w14:anchorId="0CF2143B">
          <v:shape id="_x0000_i1267" type="#_x0000_t75" style="width:24pt;height:18.75pt" o:ole="">
            <v:imagedata r:id="rId299" o:title=""/>
          </v:shape>
          <o:OLEObject Type="Embed" ProgID="Equation.DSMT4" ShapeID="_x0000_i1267" DrawAspect="Content" ObjectID="_1686630825" r:id="rId300"/>
        </w:objec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Pr="004D6831">
        <w:rPr>
          <w:rFonts w:ascii="Chu Van An" w:hAnsi="Chu Van An" w:cs="Chu Van An"/>
          <w:sz w:val="24"/>
          <w:szCs w:val="24"/>
          <w:lang w:val="fr-FR"/>
        </w:rPr>
        <w:t xml:space="preserve">và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435" w:dyaOrig="375" w14:anchorId="3DFEDAE6">
          <v:shape id="_x0000_i1268" type="#_x0000_t75" style="width:21.75pt;height:18.75pt" o:ole="">
            <v:imagedata r:id="rId301" o:title=""/>
          </v:shape>
          <o:OLEObject Type="Embed" ProgID="Equation.DSMT4" ShapeID="_x0000_i1268" DrawAspect="Content" ObjectID="_1686630826" r:id="rId302"/>
        </w:object>
      </w:r>
      <w:r w:rsidRPr="004D6831">
        <w:rPr>
          <w:rFonts w:ascii="Chu Van An" w:hAnsi="Chu Van An" w:cs="Chu Van An"/>
          <w:sz w:val="24"/>
          <w:szCs w:val="24"/>
          <w:lang w:val="fr-FR"/>
        </w:rPr>
        <w:t>.</w:t>
      </w:r>
    </w:p>
    <w:p w14:paraId="1D676FAE" w14:textId="77777777" w:rsidR="00F30AA4" w:rsidRPr="004D6831" w:rsidRDefault="00F30AA4" w:rsidP="00DE4CA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4342F45" w14:textId="77777777" w:rsidR="00F30AA4" w:rsidRPr="004D6831" w:rsidRDefault="00F30AA4" w:rsidP="00DE4CA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D6831">
        <w:rPr>
          <w:rFonts w:ascii="Chu Van An" w:hAnsi="Chu Van An" w:cs="Chu Van An"/>
          <w:b/>
          <w:sz w:val="24"/>
          <w:szCs w:val="24"/>
        </w:rPr>
        <w:t>Chọn B</w:t>
      </w:r>
    </w:p>
    <w:p w14:paraId="0106215E" w14:textId="77777777" w:rsidR="00F30AA4" w:rsidRPr="004D6831" w:rsidRDefault="00F30AA4" w:rsidP="00DE4CA1">
      <w:pPr>
        <w:numPr>
          <w:ilvl w:val="0"/>
          <w:numId w:val="32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noProof/>
          <w:sz w:val="24"/>
          <w:szCs w:val="24"/>
        </w:rPr>
      </w:pPr>
      <w:bookmarkStart w:id="7" w:name="TestQ_0"/>
      <w:r w:rsidRPr="004D6831">
        <w:rPr>
          <w:rFonts w:ascii="Chu Van An" w:hAnsi="Chu Van An" w:cs="Chu Van An"/>
          <w:sz w:val="24"/>
          <w:szCs w:val="24"/>
        </w:rPr>
        <w:t>Cho tam giác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300" w14:anchorId="75207D9F">
          <v:shape id="_x0000_i1269" type="#_x0000_t75" style="width:27pt;height:15pt" o:ole="">
            <v:imagedata r:id="rId303" o:title=""/>
          </v:shape>
          <o:OLEObject Type="Embed" ProgID="Equation.DSMT4" ShapeID="_x0000_i1269" DrawAspect="Content" ObjectID="_1686630827" r:id="rId304"/>
        </w:object>
      </w:r>
      <w:r w:rsidRPr="004D6831">
        <w:rPr>
          <w:rFonts w:ascii="Chu Van An" w:hAnsi="Chu Van An" w:cs="Chu Van An"/>
          <w:b/>
          <w:i/>
          <w:sz w:val="24"/>
          <w:szCs w:val="24"/>
        </w:rPr>
        <w:t xml:space="preserve">. </w:t>
      </w:r>
      <w:r w:rsidRPr="004D6831">
        <w:rPr>
          <w:rFonts w:ascii="Chu Van An" w:hAnsi="Chu Van An" w:cs="Chu Van An"/>
          <w:sz w:val="24"/>
          <w:szCs w:val="24"/>
        </w:rPr>
        <w:t xml:space="preserve">Gọi </w:t>
      </w:r>
      <w:r w:rsidRPr="004D6831">
        <w:rPr>
          <w:rFonts w:ascii="Chu Van An" w:eastAsia="Times New Roman" w:hAnsi="Chu Van An" w:cs="Chu Van An"/>
          <w:i/>
          <w:position w:val="-10"/>
          <w:sz w:val="24"/>
          <w:szCs w:val="24"/>
        </w:rPr>
        <w:object w:dxaOrig="600" w:dyaOrig="300" w14:anchorId="7A803551">
          <v:shape id="_x0000_i1270" type="#_x0000_t75" style="width:30pt;height:15pt" o:ole="">
            <v:imagedata r:id="rId305" o:title=""/>
          </v:shape>
          <o:OLEObject Type="Embed" ProgID="Equation.DSMT4" ShapeID="_x0000_i1270" DrawAspect="Content" ObjectID="_1686630828" r:id="rId306"/>
        </w:object>
      </w:r>
      <w:r w:rsidRPr="004D6831">
        <w:rPr>
          <w:rFonts w:ascii="Chu Van An" w:hAnsi="Chu Van An" w:cs="Chu Van An"/>
          <w:i/>
          <w:sz w:val="24"/>
          <w:szCs w:val="24"/>
        </w:rPr>
        <w:t xml:space="preserve"> </w:t>
      </w:r>
      <w:r w:rsidRPr="004D6831">
        <w:rPr>
          <w:rFonts w:ascii="Chu Van An" w:hAnsi="Chu Van An" w:cs="Chu Van An"/>
          <w:sz w:val="24"/>
          <w:szCs w:val="24"/>
        </w:rPr>
        <w:t xml:space="preserve">lần lượt là trung điểm của các cạnh </w:t>
      </w:r>
      <w:r w:rsidRPr="004D6831">
        <w:rPr>
          <w:rFonts w:ascii="Chu Van An" w:eastAsia="Times New Roman" w:hAnsi="Chu Van An" w:cs="Chu Van An"/>
          <w:i/>
          <w:position w:val="-10"/>
          <w:sz w:val="24"/>
          <w:szCs w:val="24"/>
        </w:rPr>
        <w:object w:dxaOrig="810" w:dyaOrig="300" w14:anchorId="238A6EAC">
          <v:shape id="_x0000_i1271" type="#_x0000_t75" style="width:40.5pt;height:15pt" o:ole="">
            <v:imagedata r:id="rId307" o:title=""/>
          </v:shape>
          <o:OLEObject Type="Embed" ProgID="Equation.DSMT4" ShapeID="_x0000_i1271" DrawAspect="Content" ObjectID="_1686630829" r:id="rId308"/>
        </w:object>
      </w:r>
      <w:r w:rsidRPr="004D6831">
        <w:rPr>
          <w:rFonts w:ascii="Chu Van An" w:hAnsi="Chu Van An" w:cs="Chu Van An"/>
          <w:b/>
          <w:i/>
          <w:sz w:val="24"/>
          <w:szCs w:val="24"/>
        </w:rPr>
        <w:t xml:space="preserve">. </w:t>
      </w:r>
      <w:r w:rsidRPr="004D6831">
        <w:rPr>
          <w:rFonts w:ascii="Chu Van An" w:hAnsi="Chu Van An" w:cs="Chu Van An"/>
          <w:sz w:val="24"/>
          <w:szCs w:val="24"/>
        </w:rPr>
        <w:t>Hỏi cặp véctơ nào sau đây cùng hướng?</w:t>
      </w:r>
      <w:bookmarkEnd w:id="7"/>
    </w:p>
    <w:p w14:paraId="633AC892" w14:textId="77777777" w:rsidR="00F30AA4" w:rsidRPr="004D6831" w:rsidRDefault="00F30AA4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bookmarkStart w:id="8" w:name="TestA_0"/>
      <w:r w:rsidRPr="004D6831">
        <w:rPr>
          <w:rFonts w:ascii="Chu Van An" w:eastAsia="Times New Roman" w:hAnsi="Chu Van An" w:cs="Chu Van An"/>
          <w:position w:val="-4"/>
          <w:sz w:val="24"/>
          <w:szCs w:val="24"/>
          <w:lang w:val="fr-FR"/>
        </w:rPr>
        <w:object w:dxaOrig="435" w:dyaOrig="300" w14:anchorId="10C474E9">
          <v:shape id="_x0000_i1272" type="#_x0000_t75" style="width:21.75pt;height:15pt" o:ole="">
            <v:imagedata r:id="rId309" o:title=""/>
          </v:shape>
          <o:OLEObject Type="Embed" ProgID="Equation.DSMT4" ShapeID="_x0000_i1272" DrawAspect="Content" ObjectID="_1686630830" r:id="rId310"/>
        </w:object>
      </w:r>
      <w:r w:rsidRPr="004D6831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  <w:lang w:val="fr-FR"/>
        </w:rPr>
        <w:object w:dxaOrig="435" w:dyaOrig="300" w14:anchorId="5BC5B981">
          <v:shape id="_x0000_i1273" type="#_x0000_t75" style="width:21.75pt;height:15pt" o:ole="">
            <v:imagedata r:id="rId311" o:title=""/>
          </v:shape>
          <o:OLEObject Type="Embed" ProgID="Equation.DSMT4" ShapeID="_x0000_i1273" DrawAspect="Content" ObjectID="_1686630831" r:id="rId312"/>
        </w:object>
      </w:r>
      <w:r w:rsidRPr="004D6831">
        <w:rPr>
          <w:rFonts w:ascii="Chu Van An" w:hAnsi="Chu Van An" w:cs="Chu Van An"/>
          <w:sz w:val="24"/>
          <w:szCs w:val="24"/>
          <w:lang w:val="fr-FR"/>
        </w:rPr>
        <w:t>.</w:t>
      </w:r>
      <w:bookmarkEnd w:id="8"/>
      <w:r w:rsidRPr="004D6831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bookmarkStart w:id="9" w:name="TestB_0"/>
      <w:r w:rsidRPr="004D6831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480" w:dyaOrig="375" w14:anchorId="4B6A5FCE">
          <v:shape id="_x0000_i1274" type="#_x0000_t75" style="width:24pt;height:18.75pt" o:ole="">
            <v:imagedata r:id="rId313" o:title=""/>
          </v:shape>
          <o:OLEObject Type="Embed" ProgID="Equation.DSMT4" ShapeID="_x0000_i1274" DrawAspect="Content" ObjectID="_1686630832" r:id="rId314"/>
        </w:object>
      </w:r>
      <w:r w:rsidRPr="004D6831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375" w:dyaOrig="375" w14:anchorId="4AEA48C9">
          <v:shape id="_x0000_i1275" type="#_x0000_t75" style="width:18.75pt;height:18.75pt" o:ole="">
            <v:imagedata r:id="rId315" o:title=""/>
          </v:shape>
          <o:OLEObject Type="Embed" ProgID="Equation.DSMT4" ShapeID="_x0000_i1275" DrawAspect="Content" ObjectID="_1686630833" r:id="rId316"/>
        </w:object>
      </w:r>
      <w:bookmarkEnd w:id="9"/>
      <w:r w:rsidRPr="004D6831">
        <w:rPr>
          <w:rFonts w:ascii="Chu Van An" w:hAnsi="Chu Van An" w:cs="Chu Van An"/>
          <w:sz w:val="24"/>
          <w:szCs w:val="24"/>
          <w:lang w:val="fr-FR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bookmarkStart w:id="10" w:name="TestC_0"/>
      <w:r w:rsidRPr="004D6831">
        <w:rPr>
          <w:rFonts w:ascii="Chu Van An" w:eastAsia="Times New Roman" w:hAnsi="Chu Van An" w:cs="Chu Van An"/>
          <w:position w:val="-4"/>
          <w:sz w:val="24"/>
          <w:szCs w:val="24"/>
          <w:lang w:val="fr-FR"/>
        </w:rPr>
        <w:object w:dxaOrig="435" w:dyaOrig="300" w14:anchorId="18F736E4">
          <v:shape id="_x0000_i1276" type="#_x0000_t75" style="width:21.75pt;height:15pt" o:ole="">
            <v:imagedata r:id="rId317" o:title=""/>
          </v:shape>
          <o:OLEObject Type="Embed" ProgID="Equation.DSMT4" ShapeID="_x0000_i1276" DrawAspect="Content" ObjectID="_1686630834" r:id="rId318"/>
        </w:object>
      </w:r>
      <w:r w:rsidRPr="004D6831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  <w:lang w:val="fr-FR"/>
        </w:rPr>
        <w:object w:dxaOrig="435" w:dyaOrig="300" w14:anchorId="5F018392">
          <v:shape id="_x0000_i1277" type="#_x0000_t75" style="width:21.75pt;height:15pt" o:ole="">
            <v:imagedata r:id="rId319" o:title=""/>
          </v:shape>
          <o:OLEObject Type="Embed" ProgID="Equation.DSMT4" ShapeID="_x0000_i1277" DrawAspect="Content" ObjectID="_1686630835" r:id="rId320"/>
        </w:object>
      </w:r>
      <w:bookmarkEnd w:id="10"/>
      <w:r w:rsidRPr="004D6831">
        <w:rPr>
          <w:rFonts w:ascii="Chu Van An" w:hAnsi="Chu Van An" w:cs="Chu Van An"/>
          <w:sz w:val="24"/>
          <w:szCs w:val="24"/>
          <w:lang w:val="fr-FR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bookmarkStart w:id="11" w:name="TestD_0"/>
      <w:r w:rsidRPr="004D6831">
        <w:rPr>
          <w:rFonts w:ascii="Chu Van An" w:eastAsia="Times New Roman" w:hAnsi="Chu Van An" w:cs="Chu Van An"/>
          <w:b/>
          <w:position w:val="-6"/>
          <w:sz w:val="24"/>
          <w:szCs w:val="24"/>
          <w:lang w:val="fr-FR"/>
        </w:rPr>
        <w:object w:dxaOrig="435" w:dyaOrig="375" w14:anchorId="58216176">
          <v:shape id="_x0000_i1278" type="#_x0000_t75" style="width:21.75pt;height:18.75pt" o:ole="">
            <v:imagedata r:id="rId321" o:title=""/>
          </v:shape>
          <o:OLEObject Type="Embed" ProgID="Equation.DSMT4" ShapeID="_x0000_i1278" DrawAspect="Content" ObjectID="_1686630836" r:id="rId322"/>
        </w:object>
      </w:r>
      <w:r w:rsidRPr="004D6831">
        <w:rPr>
          <w:rFonts w:ascii="Chu Van An" w:hAnsi="Chu Van An" w:cs="Chu Van An"/>
          <w:b/>
          <w:sz w:val="24"/>
          <w:szCs w:val="24"/>
          <w:lang w:val="fr-FR"/>
        </w:rPr>
        <w:t xml:space="preserve"> </w:t>
      </w:r>
      <w:r w:rsidRPr="004D6831">
        <w:rPr>
          <w:rFonts w:ascii="Chu Van An" w:hAnsi="Chu Van An" w:cs="Chu Van An"/>
          <w:sz w:val="24"/>
          <w:szCs w:val="24"/>
          <w:lang w:val="fr-FR"/>
        </w:rPr>
        <w:t>và</w:t>
      </w:r>
      <w:r w:rsidRPr="004D6831">
        <w:rPr>
          <w:rFonts w:ascii="Chu Van An" w:hAnsi="Chu Van An" w:cs="Chu Van An"/>
          <w:b/>
          <w:sz w:val="24"/>
          <w:szCs w:val="24"/>
          <w:lang w:val="fr-FR"/>
        </w:rPr>
        <w:t xml:space="preserve"> </w:t>
      </w:r>
      <w:r w:rsidRPr="004D6831">
        <w:rPr>
          <w:rFonts w:ascii="Chu Van An" w:eastAsia="Times New Roman" w:hAnsi="Chu Van An" w:cs="Chu Van An"/>
          <w:b/>
          <w:position w:val="-6"/>
          <w:sz w:val="24"/>
          <w:szCs w:val="24"/>
          <w:lang w:val="fr-FR"/>
        </w:rPr>
        <w:object w:dxaOrig="375" w:dyaOrig="375" w14:anchorId="13A4DB83">
          <v:shape id="_x0000_i1279" type="#_x0000_t75" style="width:18.75pt;height:18.75pt" o:ole="">
            <v:imagedata r:id="rId323" o:title=""/>
          </v:shape>
          <o:OLEObject Type="Embed" ProgID="Equation.DSMT4" ShapeID="_x0000_i1279" DrawAspect="Content" ObjectID="_1686630837" r:id="rId324"/>
        </w:object>
      </w:r>
      <w:bookmarkEnd w:id="11"/>
      <w:r w:rsidRPr="004D6831">
        <w:rPr>
          <w:rFonts w:ascii="Chu Van An" w:hAnsi="Chu Van An" w:cs="Chu Van An"/>
          <w:b/>
          <w:sz w:val="24"/>
          <w:szCs w:val="24"/>
          <w:lang w:val="fr-FR"/>
        </w:rPr>
        <w:t>.</w:t>
      </w:r>
    </w:p>
    <w:p w14:paraId="612D766F" w14:textId="77777777" w:rsidR="00F30AA4" w:rsidRPr="004D6831" w:rsidRDefault="00F30AA4" w:rsidP="00DE4CA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8256D1F" w14:textId="77777777" w:rsidR="00F30AA4" w:rsidRPr="004D6831" w:rsidRDefault="00F30AA4" w:rsidP="00DE4CA1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sz w:val="24"/>
          <w:szCs w:val="24"/>
        </w:rPr>
        <w:t>Chọn A</w:t>
      </w:r>
    </w:p>
    <w:p w14:paraId="3ED80E36" w14:textId="41AEF68B" w:rsidR="00F30AA4" w:rsidRPr="004D6831" w:rsidRDefault="00F30AA4" w:rsidP="00DE4CA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3685FCCB" wp14:editId="6462E9C4">
            <wp:extent cx="1981200" cy="1304925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A60031" w14:textId="77777777" w:rsidR="00F30AA4" w:rsidRPr="004D6831" w:rsidRDefault="00F30AA4" w:rsidP="00DE4CA1">
      <w:pPr>
        <w:numPr>
          <w:ilvl w:val="0"/>
          <w:numId w:val="32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sz w:val="24"/>
          <w:szCs w:val="24"/>
        </w:rPr>
      </w:pPr>
      <w:r w:rsidRPr="004D6831">
        <w:rPr>
          <w:rFonts w:ascii="Chu Van An" w:eastAsia="Calibri" w:hAnsi="Chu Van An" w:cs="Chu Van An"/>
          <w:b/>
          <w:color w:val="FF00FF"/>
          <w:sz w:val="24"/>
          <w:szCs w:val="24"/>
        </w:rPr>
        <w:t xml:space="preserve">  </w:t>
      </w:r>
      <w:r w:rsidRPr="004D6831">
        <w:rPr>
          <w:rFonts w:ascii="Chu Van An" w:hAnsi="Chu Van An" w:cs="Chu Van An"/>
          <w:sz w:val="24"/>
          <w:szCs w:val="24"/>
        </w:rPr>
        <w:t xml:space="preserve">Cho ba điểm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855" w:dyaOrig="330" w14:anchorId="4D3FC72B">
          <v:shape id="_x0000_i1281" type="#_x0000_t75" style="width:42.75pt;height:16.5pt" o:ole="">
            <v:imagedata r:id="rId326" o:title=""/>
          </v:shape>
          <o:OLEObject Type="Embed" ProgID="Equation.DSMT4" ShapeID="_x0000_i1281" DrawAspect="Content" ObjectID="_1686630838" r:id="rId327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không thẳng hàng. Có bao nhiêu véctơ khác vectơ – không, có điểm đầu và điểm cuối là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540" w:dyaOrig="330" w14:anchorId="22C8AB24">
          <v:shape id="_x0000_i1282" type="#_x0000_t75" style="width:27pt;height:16.5pt" o:ole="">
            <v:imagedata r:id="rId328" o:title=""/>
          </v:shape>
          <o:OLEObject Type="Embed" ProgID="Equation.DSMT4" ShapeID="_x0000_i1282" DrawAspect="Content" ObjectID="_1686630839" r:id="rId329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hoặc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075A5AD9">
          <v:shape id="_x0000_i1283" type="#_x0000_t75" style="width:12pt;height:14.25pt" o:ole="">
            <v:imagedata r:id="rId330" o:title=""/>
          </v:shape>
          <o:OLEObject Type="Embed" ProgID="Equation.DSMT4" ShapeID="_x0000_i1283" DrawAspect="Content" ObjectID="_1686630840" r:id="rId331"/>
        </w:object>
      </w:r>
      <w:r w:rsidRPr="004D6831">
        <w:rPr>
          <w:rFonts w:ascii="Chu Van An" w:hAnsi="Chu Van An" w:cs="Chu Van An"/>
          <w:sz w:val="24"/>
          <w:szCs w:val="24"/>
        </w:rPr>
        <w:t>?</w:t>
      </w:r>
    </w:p>
    <w:p w14:paraId="586211B8" w14:textId="77777777" w:rsidR="00F30AA4" w:rsidRPr="004D6831" w:rsidRDefault="00F30AA4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305BF759">
          <v:shape id="_x0000_i1284" type="#_x0000_t75" style="width:9pt;height:14.25pt" o:ole="">
            <v:imagedata r:id="rId332" o:title=""/>
          </v:shape>
          <o:OLEObject Type="Embed" ProgID="Equation.DSMT4" ShapeID="_x0000_i1284" DrawAspect="Content" ObjectID="_1686630841" r:id="rId333"/>
        </w:object>
      </w:r>
      <w:r w:rsidRPr="004D6831">
        <w:rPr>
          <w:rFonts w:ascii="Chu Van An" w:eastAsia="Calibri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sz w:val="24"/>
          <w:szCs w:val="24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532CD3DE">
          <v:shape id="_x0000_i1285" type="#_x0000_t75" style="width:9pt;height:14.25pt" o:ole="">
            <v:imagedata r:id="rId334" o:title=""/>
          </v:shape>
          <o:OLEObject Type="Embed" ProgID="Equation.DSMT4" ShapeID="_x0000_i1285" DrawAspect="Content" ObjectID="_1686630842" r:id="rId335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sz w:val="24"/>
          <w:szCs w:val="24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79C8D0E0">
          <v:shape id="_x0000_i1286" type="#_x0000_t75" style="width:9.75pt;height:14.25pt" o:ole="">
            <v:imagedata r:id="rId336" o:title=""/>
          </v:shape>
          <o:OLEObject Type="Embed" ProgID="Equation.DSMT4" ShapeID="_x0000_i1286" DrawAspect="Content" ObjectID="_1686630843" r:id="rId337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sz w:val="24"/>
          <w:szCs w:val="24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28020A6D">
          <v:shape id="_x0000_i1287" type="#_x0000_t75" style="width:9pt;height:14.25pt" o:ole="">
            <v:imagedata r:id="rId338" o:title=""/>
          </v:shape>
          <o:OLEObject Type="Embed" ProgID="Equation.DSMT4" ShapeID="_x0000_i1287" DrawAspect="Content" ObjectID="_1686630844" r:id="rId339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454EA958" w14:textId="77777777" w:rsidR="00F30AA4" w:rsidRPr="004D6831" w:rsidRDefault="00F30AA4" w:rsidP="00DE4CA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75C370AE" w14:textId="77777777" w:rsidR="00F30AA4" w:rsidRPr="004D6831" w:rsidRDefault="00F30AA4" w:rsidP="00DE4CA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</w:p>
    <w:p w14:paraId="65C6A9A3" w14:textId="77777777" w:rsidR="00F30AA4" w:rsidRPr="004D6831" w:rsidRDefault="00F30AA4" w:rsidP="00DE4CA1">
      <w:pPr>
        <w:spacing w:before="12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Liệt kê 6 vectơ: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2760" w:dyaOrig="390" w14:anchorId="7156C48C">
          <v:shape id="_x0000_i1288" type="#_x0000_t75" style="width:138pt;height:19.5pt" o:ole="">
            <v:imagedata r:id="rId340" o:title=""/>
          </v:shape>
          <o:OLEObject Type="Embed" ProgID="Equation.DSMT4" ShapeID="_x0000_i1288" DrawAspect="Content" ObjectID="_1686630845" r:id="rId341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1166B7BF" w14:textId="77777777" w:rsidR="00F30AA4" w:rsidRPr="004D6831" w:rsidRDefault="00F30AA4" w:rsidP="00DE4CA1">
      <w:pPr>
        <w:numPr>
          <w:ilvl w:val="0"/>
          <w:numId w:val="32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4D6831">
        <w:rPr>
          <w:rFonts w:ascii="Chu Van An" w:hAnsi="Chu Van An" w:cs="Chu Van An"/>
          <w:sz w:val="24"/>
          <w:szCs w:val="24"/>
        </w:rPr>
        <w:t xml:space="preserve">Cho ngũ giác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870" w:dyaOrig="270" w14:anchorId="28BF1D9B">
          <v:shape id="_x0000_i1289" type="#_x0000_t75" style="width:43.5pt;height:13.5pt" o:ole="">
            <v:imagedata r:id="rId116" o:title=""/>
          </v:shape>
          <o:OLEObject Type="Embed" ProgID="Equation.DSMT4" ShapeID="_x0000_i1289" DrawAspect="Content" ObjectID="_1686630846" r:id="rId342"/>
        </w:object>
      </w:r>
      <w:r w:rsidRPr="004D6831">
        <w:rPr>
          <w:rFonts w:ascii="Chu Van An" w:hAnsi="Chu Van An" w:cs="Chu Van An"/>
          <w:sz w:val="24"/>
          <w:szCs w:val="24"/>
        </w:rPr>
        <w:t>. Có bao nhiêu véctơ khác véctơ – không có điểm đầu và điểm cuối là đỉnh của ngũ giác đó?</w:t>
      </w:r>
    </w:p>
    <w:p w14:paraId="2CA3D296" w14:textId="77777777" w:rsidR="00F30AA4" w:rsidRPr="004D6831" w:rsidRDefault="00F30AA4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70" w14:anchorId="46DF88C4">
          <v:shape id="_x0000_i1290" type="#_x0000_t75" style="width:9pt;height:13.5pt" o:ole="">
            <v:imagedata r:id="rId118" o:title=""/>
          </v:shape>
          <o:OLEObject Type="Embed" ProgID="Equation.DSMT4" ShapeID="_x0000_i1290" DrawAspect="Content" ObjectID="_1686630847" r:id="rId343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sz w:val="24"/>
          <w:szCs w:val="24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70" w14:anchorId="088EAFA8">
          <v:shape id="_x0000_i1291" type="#_x0000_t75" style="width:13.5pt;height:13.5pt" o:ole="">
            <v:imagedata r:id="rId120" o:title=""/>
          </v:shape>
          <o:OLEObject Type="Embed" ProgID="Equation.DSMT4" ShapeID="_x0000_i1291" DrawAspect="Content" ObjectID="_1686630848" r:id="rId344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sz w:val="24"/>
          <w:szCs w:val="24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70" w14:anchorId="64F57B73">
          <v:shape id="_x0000_i1292" type="#_x0000_t75" style="width:16.5pt;height:13.5pt" o:ole="">
            <v:imagedata r:id="rId122" o:title=""/>
          </v:shape>
          <o:OLEObject Type="Embed" ProgID="Equation.DSMT4" ShapeID="_x0000_i1292" DrawAspect="Content" ObjectID="_1686630849" r:id="rId345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sz w:val="24"/>
          <w:szCs w:val="24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70" w14:anchorId="388DC631">
          <v:shape id="_x0000_i1293" type="#_x0000_t75" style="width:13.5pt;height:13.5pt" o:ole="">
            <v:imagedata r:id="rId124" o:title=""/>
          </v:shape>
          <o:OLEObject Type="Embed" ProgID="Equation.DSMT4" ShapeID="_x0000_i1293" DrawAspect="Content" ObjectID="_1686630850" r:id="rId346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23D280D0" w14:textId="77777777" w:rsidR="00F30AA4" w:rsidRPr="004D6831" w:rsidRDefault="00F30AA4" w:rsidP="00DE4CA1">
      <w:pPr>
        <w:spacing w:line="240" w:lineRule="auto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</w:rPr>
      </w:pPr>
      <w:r w:rsidRPr="004D6831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5DA46781" w14:textId="77777777" w:rsidR="00F30AA4" w:rsidRPr="004D6831" w:rsidRDefault="00F30AA4" w:rsidP="00DE4CA1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u w:val="single"/>
        </w:rPr>
      </w:pPr>
      <w:r w:rsidRPr="004D6831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4D6831">
        <w:rPr>
          <w:rFonts w:ascii="Chu Van An" w:hAnsi="Chu Van An" w:cs="Chu Van An"/>
          <w:b/>
          <w:sz w:val="24"/>
          <w:szCs w:val="24"/>
        </w:rPr>
        <w:t>họn</w:t>
      </w:r>
      <w:r w:rsidRPr="004D6831">
        <w:rPr>
          <w:rFonts w:ascii="Chu Van An" w:hAnsi="Chu Van An" w:cs="Chu Van An"/>
          <w:b/>
          <w:sz w:val="24"/>
          <w:szCs w:val="24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0723A5B2" w14:textId="77777777" w:rsidR="00F30AA4" w:rsidRPr="004D6831" w:rsidRDefault="00F30AA4" w:rsidP="00DE4CA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1650" w:dyaOrig="375" w14:anchorId="31F9105B">
          <v:shape id="_x0000_i1294" type="#_x0000_t75" style="width:82.5pt;height:18.75pt" o:ole="">
            <v:imagedata r:id="rId126" o:title=""/>
          </v:shape>
          <o:OLEObject Type="Embed" ProgID="Equation.DSMT4" ShapeID="_x0000_i1294" DrawAspect="Content" ObjectID="_1686630851" r:id="rId347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1605" w:dyaOrig="375" w14:anchorId="3AF542A2">
          <v:shape id="_x0000_i1295" type="#_x0000_t75" style="width:80.25pt;height:18.75pt" o:ole="">
            <v:imagedata r:id="rId128" o:title=""/>
          </v:shape>
          <o:OLEObject Type="Embed" ProgID="Equation.DSMT4" ShapeID="_x0000_i1295" DrawAspect="Content" ObjectID="_1686630852" r:id="rId348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1590" w:dyaOrig="375" w14:anchorId="6E0A16F1">
          <v:shape id="_x0000_i1296" type="#_x0000_t75" style="width:79.5pt;height:18.75pt" o:ole="">
            <v:imagedata r:id="rId130" o:title=""/>
          </v:shape>
          <o:OLEObject Type="Embed" ProgID="Equation.DSMT4" ShapeID="_x0000_i1296" DrawAspect="Content" ObjectID="_1686630853" r:id="rId349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1665" w:dyaOrig="375" w14:anchorId="141F1071">
          <v:shape id="_x0000_i1297" type="#_x0000_t75" style="width:83.25pt;height:18.75pt" o:ole="">
            <v:imagedata r:id="rId132" o:title=""/>
          </v:shape>
          <o:OLEObject Type="Embed" ProgID="Equation.DSMT4" ShapeID="_x0000_i1297" DrawAspect="Content" ObjectID="_1686630854" r:id="rId350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1605" w:dyaOrig="375" w14:anchorId="06C68051">
          <v:shape id="_x0000_i1298" type="#_x0000_t75" style="width:80.25pt;height:18.75pt" o:ole="">
            <v:imagedata r:id="rId134" o:title=""/>
          </v:shape>
          <o:OLEObject Type="Embed" ProgID="Equation.DSMT4" ShapeID="_x0000_i1298" DrawAspect="Content" ObjectID="_1686630855" r:id="rId351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7D984B5E" w14:textId="361EB596" w:rsidR="00F30AA4" w:rsidRPr="004D6831" w:rsidRDefault="00F30AA4" w:rsidP="00DE4CA1">
      <w:pPr>
        <w:numPr>
          <w:ilvl w:val="0"/>
          <w:numId w:val="32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4D6831">
        <w:rPr>
          <w:rFonts w:ascii="Chu Van An" w:hAnsi="Chu Van An" w:cs="Chu Van An"/>
          <w:sz w:val="24"/>
          <w:szCs w:val="24"/>
        </w:rPr>
        <w:t xml:space="preserve">  Cho hình thang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3019" w:dyaOrig="320" w14:anchorId="08355EEC">
          <v:shape id="_x0000_i2621" type="#_x0000_t75" style="width:150.75pt;height:15.75pt" o:ole="">
            <v:imagedata r:id="rId352" o:title=""/>
          </v:shape>
          <o:OLEObject Type="Embed" ProgID="Equation.DSMT4" ShapeID="_x0000_i2621" DrawAspect="Content" ObjectID="_1686630856" r:id="rId353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320" w:dyaOrig="260" w14:anchorId="02873FC2">
          <v:shape id="_x0000_i2627" type="#_x0000_t75" style="width:15.75pt;height:12.75pt" o:ole="">
            <v:imagedata r:id="rId354" o:title=""/>
          </v:shape>
          <o:OLEObject Type="Embed" ProgID="Equation.DSMT4" ShapeID="_x0000_i2627" DrawAspect="Content" ObjectID="_1686630857" r:id="rId355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400" w:dyaOrig="260" w14:anchorId="19A5958C">
          <v:shape id="_x0000_i2625" type="#_x0000_t75" style="width:20.25pt;height:12.75pt" o:ole="">
            <v:imagedata r:id="rId356" o:title=""/>
          </v:shape>
          <o:OLEObject Type="Embed" ProgID="Equation.DSMT4" ShapeID="_x0000_i2625" DrawAspect="Content" ObjectID="_1686630858" r:id="rId357"/>
        </w:object>
      </w:r>
      <w:r w:rsidRPr="004D6831">
        <w:rPr>
          <w:rFonts w:ascii="Chu Van An" w:hAnsi="Chu Van An" w:cs="Chu Van An"/>
          <w:sz w:val="24"/>
          <w:szCs w:val="24"/>
        </w:rPr>
        <w:t xml:space="preserve">. Có bao nhiêu vec tơ khác vec tơ – không  cùng phương với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480" w:dyaOrig="320" w14:anchorId="0066EBD0">
          <v:shape id="_x0000_i2623" type="#_x0000_t75" style="width:24pt;height:15.75pt" o:ole="">
            <v:imagedata r:id="rId358" o:title=""/>
          </v:shape>
          <o:OLEObject Type="Embed" ProgID="Equation.DSMT4" ShapeID="_x0000_i2623" DrawAspect="Content" ObjectID="_1686630859" r:id="rId359"/>
        </w:object>
      </w:r>
      <w:r w:rsidRPr="004D6831">
        <w:rPr>
          <w:rFonts w:ascii="Chu Van An" w:hAnsi="Chu Van An" w:cs="Chu Van An"/>
          <w:sz w:val="24"/>
          <w:szCs w:val="24"/>
        </w:rPr>
        <w:t>?</w:t>
      </w:r>
    </w:p>
    <w:p w14:paraId="56904DB5" w14:textId="77777777" w:rsidR="00F30AA4" w:rsidRPr="004D6831" w:rsidRDefault="00F30AA4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07714DC7">
          <v:shape id="_x0000_i1303" type="#_x0000_t75" style="width:9.75pt;height:12.75pt" o:ole="">
            <v:imagedata r:id="rId144" o:title=""/>
          </v:shape>
          <o:OLEObject Type="Embed" ProgID="Equation.DSMT4" ShapeID="_x0000_i1303" DrawAspect="Content" ObjectID="_1686630860" r:id="rId360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sz w:val="24"/>
          <w:szCs w:val="24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70" w14:anchorId="20C17C26">
          <v:shape id="_x0000_i1304" type="#_x0000_t75" style="width:9pt;height:13.5pt" o:ole="">
            <v:imagedata r:id="rId146" o:title=""/>
          </v:shape>
          <o:OLEObject Type="Embed" ProgID="Equation.DSMT4" ShapeID="_x0000_i1304" DrawAspect="Content" ObjectID="_1686630861" r:id="rId361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sz w:val="24"/>
          <w:szCs w:val="24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39C49024">
          <v:shape id="_x0000_i1305" type="#_x0000_t75" style="width:9.75pt;height:14.25pt" o:ole="">
            <v:imagedata r:id="rId148" o:title=""/>
          </v:shape>
          <o:OLEObject Type="Embed" ProgID="Equation.DSMT4" ShapeID="_x0000_i1305" DrawAspect="Content" ObjectID="_1686630862" r:id="rId362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sz w:val="24"/>
          <w:szCs w:val="24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44DA9792">
          <v:shape id="_x0000_i1306" type="#_x0000_t75" style="width:9.75pt;height:14.25pt" o:ole="">
            <v:imagedata r:id="rId150" o:title=""/>
          </v:shape>
          <o:OLEObject Type="Embed" ProgID="Equation.DSMT4" ShapeID="_x0000_i1306" DrawAspect="Content" ObjectID="_1686630863" r:id="rId363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7901FCA1" w14:textId="77777777" w:rsidR="00F30AA4" w:rsidRPr="004D6831" w:rsidRDefault="00F30AA4" w:rsidP="00DE4CA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5C45B18F" w14:textId="77777777" w:rsidR="00F30AA4" w:rsidRPr="004D6831" w:rsidRDefault="00F30AA4" w:rsidP="00DE4CA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</w:p>
    <w:p w14:paraId="78B9AB90" w14:textId="09126073" w:rsidR="00F30AA4" w:rsidRPr="004D6831" w:rsidRDefault="00F30AA4" w:rsidP="00DE4CA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10F5A025" wp14:editId="1FB8A158">
            <wp:extent cx="2733675" cy="1304925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F7B3BE" w14:textId="68C85D0B" w:rsidR="00F30AA4" w:rsidRPr="004D6831" w:rsidRDefault="00F30AA4" w:rsidP="00DE4CA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>Vì ABCD là hình thang nên ta có các vec tơ thỏa mãn yêu cầu là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3260" w:dyaOrig="380" w14:anchorId="3A0D78B1">
          <v:shape id="_x0000_i2619" type="#_x0000_t75" style="width:162.75pt;height:18.75pt" o:ole="">
            <v:imagedata r:id="rId364" o:title=""/>
          </v:shape>
          <o:OLEObject Type="Embed" ProgID="Equation.DSMT4" ShapeID="_x0000_i2619" DrawAspect="Content" ObjectID="_1686630864" r:id="rId365"/>
        </w:object>
      </w:r>
    </w:p>
    <w:p w14:paraId="0AB74064" w14:textId="77777777" w:rsidR="00F30AA4" w:rsidRPr="004D6831" w:rsidRDefault="00F30AA4" w:rsidP="00DE4CA1">
      <w:pPr>
        <w:numPr>
          <w:ilvl w:val="0"/>
          <w:numId w:val="32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4D6831">
        <w:rPr>
          <w:rFonts w:ascii="Chu Van An" w:hAnsi="Chu Van An" w:cs="Chu Van An"/>
          <w:sz w:val="24"/>
          <w:szCs w:val="24"/>
        </w:rPr>
        <w:t xml:space="preserve">Cho 3 điểm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40" w14:anchorId="31DC028E">
          <v:shape id="_x0000_i1309" type="#_x0000_t75" style="width:12pt;height:12pt" o:ole="">
            <v:imagedata r:id="rId366" o:title=""/>
          </v:shape>
          <o:OLEObject Type="Embed" ProgID="Equation.DSMT4" ShapeID="_x0000_i1309" DrawAspect="Content" ObjectID="_1686630865" r:id="rId367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40" w14:anchorId="605ADCC6">
          <v:shape id="_x0000_i1310" type="#_x0000_t75" style="width:12pt;height:12pt" o:ole="">
            <v:imagedata r:id="rId368" o:title=""/>
          </v:shape>
          <o:OLEObject Type="Embed" ProgID="Equation.DSMT4" ShapeID="_x0000_i1310" DrawAspect="Content" ObjectID="_1686630866" r:id="rId369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55" w14:anchorId="18D473F2">
          <v:shape id="_x0000_i1311" type="#_x0000_t75" style="width:12pt;height:12.75pt" o:ole="">
            <v:imagedata r:id="rId370" o:title=""/>
          </v:shape>
          <o:OLEObject Type="Embed" ProgID="Equation.DSMT4" ShapeID="_x0000_i1311" DrawAspect="Content" ObjectID="_1686630867" r:id="rId371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phân biệt. Có thể xác định bao nhiêu vectơ  mà có điểm đầu và điểm cuối là các đỉnh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40" w14:anchorId="2970C07D">
          <v:shape id="_x0000_i1312" type="#_x0000_t75" style="width:12pt;height:12pt" o:ole="">
            <v:imagedata r:id="rId366" o:title=""/>
          </v:shape>
          <o:OLEObject Type="Embed" ProgID="Equation.DSMT4" ShapeID="_x0000_i1312" DrawAspect="Content" ObjectID="_1686630868" r:id="rId372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40" w14:anchorId="65955060">
          <v:shape id="_x0000_i1313" type="#_x0000_t75" style="width:12pt;height:12pt" o:ole="">
            <v:imagedata r:id="rId368" o:title=""/>
          </v:shape>
          <o:OLEObject Type="Embed" ProgID="Equation.DSMT4" ShapeID="_x0000_i1313" DrawAspect="Content" ObjectID="_1686630869" r:id="rId373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55" w14:anchorId="2C397254">
          <v:shape id="_x0000_i1314" type="#_x0000_t75" style="width:12pt;height:12.75pt" o:ole="">
            <v:imagedata r:id="rId370" o:title=""/>
          </v:shape>
          <o:OLEObject Type="Embed" ProgID="Equation.DSMT4" ShapeID="_x0000_i1314" DrawAspect="Content" ObjectID="_1686630870" r:id="rId374"/>
        </w:object>
      </w:r>
      <w:r w:rsidRPr="004D6831">
        <w:rPr>
          <w:rFonts w:ascii="Chu Van An" w:hAnsi="Chu Van An" w:cs="Chu Van An"/>
          <w:sz w:val="24"/>
          <w:szCs w:val="24"/>
        </w:rPr>
        <w:t>?</w:t>
      </w:r>
    </w:p>
    <w:p w14:paraId="332DF0EE" w14:textId="77777777" w:rsidR="00F30AA4" w:rsidRPr="004D6831" w:rsidRDefault="00F30AA4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180" w:dyaOrig="255" w14:anchorId="32E3D93B">
          <v:shape id="_x0000_i1315" type="#_x0000_t75" style="width:9pt;height:12.75pt" o:ole="">
            <v:imagedata r:id="rId375" o:title=""/>
          </v:shape>
          <o:OLEObject Type="Embed" ProgID="Equation.DSMT4" ShapeID="_x0000_i1315" DrawAspect="Content" ObjectID="_1686630871" r:id="rId376"/>
        </w:objec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D6831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180" w:dyaOrig="255" w14:anchorId="6A1188AB">
          <v:shape id="_x0000_i1316" type="#_x0000_t75" style="width:9pt;height:12.75pt" o:ole="">
            <v:imagedata r:id="rId377" o:title=""/>
          </v:shape>
          <o:OLEObject Type="Embed" ProgID="Equation.DSMT4" ShapeID="_x0000_i1316" DrawAspect="Content" ObjectID="_1686630872" r:id="rId378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D6831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80" w:dyaOrig="285" w14:anchorId="3DB4F8F7">
          <v:shape id="_x0000_i1317" type="#_x0000_t75" style="width:9pt;height:14.25pt" o:ole="">
            <v:imagedata r:id="rId379" o:title=""/>
          </v:shape>
          <o:OLEObject Type="Embed" ProgID="Equation.DSMT4" ShapeID="_x0000_i1317" DrawAspect="Content" ObjectID="_1686630873" r:id="rId380"/>
        </w:objec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4D6831">
        <w:rPr>
          <w:rFonts w:ascii="Chu Van An" w:hAnsi="Chu Van An" w:cs="Chu Van An"/>
          <w:sz w:val="24"/>
          <w:szCs w:val="24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80" w:dyaOrig="285" w14:anchorId="62BFE456">
          <v:shape id="_x0000_i1318" type="#_x0000_t75" style="width:9pt;height:14.25pt" o:ole="">
            <v:imagedata r:id="rId381" o:title=""/>
          </v:shape>
          <o:OLEObject Type="Embed" ProgID="Equation.DSMT4" ShapeID="_x0000_i1318" DrawAspect="Content" ObjectID="_1686630874" r:id="rId382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480A192" w14:textId="77777777" w:rsidR="00F30AA4" w:rsidRPr="004D6831" w:rsidRDefault="00F30AA4" w:rsidP="00DE4CA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>Lờigiải</w:t>
      </w:r>
    </w:p>
    <w:p w14:paraId="55C31FFA" w14:textId="77777777" w:rsidR="00F30AA4" w:rsidRPr="004D6831" w:rsidRDefault="00F30AA4" w:rsidP="00DE4CA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</w:p>
    <w:p w14:paraId="39AE8DAA" w14:textId="77777777" w:rsidR="00F30AA4" w:rsidRPr="004D6831" w:rsidRDefault="00F30AA4" w:rsidP="00DE4CA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lastRenderedPageBreak/>
        <w:t xml:space="preserve">Các vec tơ thỏa đề bài: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375" w:dyaOrig="300" w14:anchorId="76A79174">
          <v:shape id="_x0000_i1319" type="#_x0000_t75" style="width:18.75pt;height:15pt" o:ole="">
            <v:imagedata r:id="rId383" o:title=""/>
          </v:shape>
          <o:OLEObject Type="Embed" ProgID="Equation.DSMT4" ShapeID="_x0000_i1319" DrawAspect="Content" ObjectID="_1686630875" r:id="rId384"/>
        </w:object>
      </w:r>
      <w:r w:rsidRPr="004D6831">
        <w:rPr>
          <w:rFonts w:ascii="Chu Van An" w:hAnsi="Chu Van An" w:cs="Chu Van An"/>
          <w:sz w:val="24"/>
          <w:szCs w:val="24"/>
        </w:rPr>
        <w:t xml:space="preserve">;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345" w14:anchorId="158403A8">
          <v:shape id="_x0000_i1320" type="#_x0000_t75" style="width:20.25pt;height:17.25pt" o:ole="">
            <v:imagedata r:id="rId385" o:title=""/>
          </v:shape>
          <o:OLEObject Type="Embed" ProgID="Equation.DSMT4" ShapeID="_x0000_i1320" DrawAspect="Content" ObjectID="_1686630876" r:id="rId386"/>
        </w:object>
      </w:r>
      <w:r w:rsidRPr="004D6831">
        <w:rPr>
          <w:rFonts w:ascii="Chu Van An" w:hAnsi="Chu Van An" w:cs="Chu Van An"/>
          <w:sz w:val="24"/>
          <w:szCs w:val="24"/>
        </w:rPr>
        <w:t xml:space="preserve">;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345" w14:anchorId="048D08E5">
          <v:shape id="_x0000_i1321" type="#_x0000_t75" style="width:20.25pt;height:17.25pt" o:ole="">
            <v:imagedata r:id="rId387" o:title=""/>
          </v:shape>
          <o:OLEObject Type="Embed" ProgID="Equation.DSMT4" ShapeID="_x0000_i1321" DrawAspect="Content" ObjectID="_1686630877" r:id="rId388"/>
        </w:object>
      </w:r>
      <w:r w:rsidRPr="004D6831">
        <w:rPr>
          <w:rFonts w:ascii="Chu Van An" w:hAnsi="Chu Van An" w:cs="Chu Van An"/>
          <w:sz w:val="24"/>
          <w:szCs w:val="24"/>
        </w:rPr>
        <w:t xml:space="preserve">;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375" w:dyaOrig="300" w14:anchorId="319AE9E5">
          <v:shape id="_x0000_i1322" type="#_x0000_t75" style="width:18.75pt;height:15pt" o:ole="">
            <v:imagedata r:id="rId389" o:title=""/>
          </v:shape>
          <o:OLEObject Type="Embed" ProgID="Equation.DSMT4" ShapeID="_x0000_i1322" DrawAspect="Content" ObjectID="_1686630878" r:id="rId390"/>
        </w:object>
      </w:r>
      <w:r w:rsidRPr="004D6831">
        <w:rPr>
          <w:rFonts w:ascii="Chu Van An" w:hAnsi="Chu Van An" w:cs="Chu Van An"/>
          <w:sz w:val="24"/>
          <w:szCs w:val="24"/>
        </w:rPr>
        <w:t xml:space="preserve">;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345" w14:anchorId="1F0BD295">
          <v:shape id="_x0000_i1323" type="#_x0000_t75" style="width:18.75pt;height:17.25pt" o:ole="">
            <v:imagedata r:id="rId391" o:title=""/>
          </v:shape>
          <o:OLEObject Type="Embed" ProgID="Equation.DSMT4" ShapeID="_x0000_i1323" DrawAspect="Content" ObjectID="_1686630879" r:id="rId392"/>
        </w:object>
      </w:r>
      <w:r w:rsidRPr="004D6831">
        <w:rPr>
          <w:rFonts w:ascii="Chu Van An" w:hAnsi="Chu Van An" w:cs="Chu Van An"/>
          <w:sz w:val="24"/>
          <w:szCs w:val="24"/>
        </w:rPr>
        <w:t xml:space="preserve">;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345" w14:anchorId="239A502F">
          <v:shape id="_x0000_i1324" type="#_x0000_t75" style="width:18.75pt;height:17.25pt" o:ole="">
            <v:imagedata r:id="rId393" o:title=""/>
          </v:shape>
          <o:OLEObject Type="Embed" ProgID="Equation.DSMT4" ShapeID="_x0000_i1324" DrawAspect="Content" ObjectID="_1686630880" r:id="rId394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1FA91E05" w14:textId="34CECD70" w:rsidR="00EC5D1C" w:rsidRPr="004D6831" w:rsidRDefault="001A32EA" w:rsidP="00DE4CA1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4D6831">
        <w:rPr>
          <w:rFonts w:ascii="Chu Van An" w:hAnsi="Chu Van An" w:cs="Chu Van An"/>
          <w:b/>
          <w:bCs/>
          <w:color w:val="FF0000"/>
          <w:sz w:val="24"/>
          <w:szCs w:val="24"/>
        </w:rPr>
        <w:t xml:space="preserve"> </w:t>
      </w:r>
      <w:r w:rsidR="00115773" w:rsidRPr="004D6831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="00460B37" w:rsidRPr="004D683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FCC7582" wp14:editId="51F1347F">
                <wp:extent cx="6547104" cy="1590676"/>
                <wp:effectExtent l="0" t="19050" r="25400" b="28575"/>
                <wp:docPr id="18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590676"/>
                          <a:chOff x="0" y="0"/>
                          <a:chExt cx="6547104" cy="1545612"/>
                        </a:xfrm>
                      </wpg:grpSpPr>
                      <wps:wsp>
                        <wps:cNvPr id="18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996"/>
                            <a:ext cx="6547104" cy="1284616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A6AC28D" w14:textId="77777777" w:rsidR="00E62F77" w:rsidRDefault="00E62F7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CB67F41" w14:textId="77777777" w:rsidR="00E62F77" w:rsidRPr="004E4A10" w:rsidRDefault="00E62F7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263816FF" w14:textId="77777777" w:rsidR="00E62F77" w:rsidRPr="00E62F77" w:rsidRDefault="00E62F77" w:rsidP="00E62F77">
                              <w:pPr>
                                <w:pStyle w:val="ListParagraph"/>
                                <w:numPr>
                                  <w:ilvl w:val="0"/>
                                  <w:numId w:val="26"/>
                                </w:numPr>
                                <w:spacing w:line="256" w:lineRule="auto"/>
                                <w:rPr>
                                  <w:rFonts w:ascii="Chu Van An" w:hAnsi="Chu Van An" w:cs="Chu Van An"/>
                                  <w:color w:val="000000" w:themeColor="text1"/>
                                </w:rPr>
                              </w:pPr>
                              <w:r w:rsidRPr="00E62F77">
                                <w:rPr>
                                  <w:rFonts w:ascii="Chu Van An" w:hAnsi="Chu Van An" w:cs="Chu Van An"/>
                                  <w:color w:val="000000" w:themeColor="text1"/>
                                </w:rPr>
                                <w:t>Quan sát và đếm số lượng vectơ. Chú ý các khái niệm về vectơ cùng phương,  cùng hướng.</w:t>
                              </w:r>
                            </w:p>
                            <w:p w14:paraId="50D70B41" w14:textId="77777777" w:rsidR="00E62F77" w:rsidRPr="002446EF" w:rsidRDefault="00E62F77" w:rsidP="00E62F77">
                              <w:pPr>
                                <w:pStyle w:val="ListParagraph"/>
                                <w:numPr>
                                  <w:ilvl w:val="0"/>
                                  <w:numId w:val="26"/>
                                </w:numPr>
                                <w:spacing w:after="0" w:line="276" w:lineRule="auto"/>
                                <w:rPr>
                                  <w:rFonts w:ascii="Chu Van An" w:eastAsia="Calibri" w:hAnsi="Chu Van An" w:cs="Chu Van An"/>
                                  <w:iCs/>
                                  <w:szCs w:val="24"/>
                                </w:rPr>
                              </w:pPr>
                              <w:r w:rsidRPr="002446EF">
                                <w:rPr>
                                  <w:rFonts w:ascii="Chu Van An" w:eastAsia="Calibri" w:hAnsi="Chu Van An" w:cs="Chu Van An"/>
                                  <w:iCs/>
                                  <w:szCs w:val="24"/>
                                </w:rPr>
                                <w:t>Hai vectơ đgl cùng phương nếu giá của chúng song song hoặc trùng nhau.</w:t>
                              </w:r>
                            </w:p>
                            <w:p w14:paraId="64D7958D" w14:textId="77777777" w:rsidR="00E62F77" w:rsidRPr="008B0C9B" w:rsidRDefault="00E62F77" w:rsidP="00E62F77">
                              <w:pPr>
                                <w:pStyle w:val="ListParagraph"/>
                                <w:numPr>
                                  <w:ilvl w:val="0"/>
                                  <w:numId w:val="26"/>
                                </w:numPr>
                                <w:spacing w:line="256" w:lineRule="auto"/>
                                <w:rPr>
                                  <w:rFonts w:ascii="Chu Van An" w:eastAsia="Calibri" w:hAnsi="Chu Van An" w:cs="Chu Van An"/>
                                  <w:color w:val="000000" w:themeColor="text1"/>
                                  <w:kern w:val="24"/>
                                </w:rPr>
                              </w:pPr>
                              <w:r w:rsidRPr="008B0C9B">
                                <w:rPr>
                                  <w:rFonts w:ascii="Chu Van An" w:eastAsia="Calibri" w:hAnsi="Chu Van An" w:cs="Chu Van An"/>
                                  <w:iCs/>
                                  <w:szCs w:val="24"/>
                                </w:rPr>
                                <w:t>Hai vectơ cùng phương thì có thể cùng hướng hoặc ngược hướng</w:t>
                              </w:r>
                            </w:p>
                            <w:p w14:paraId="6DECA07D" w14:textId="5E2BCDA3" w:rsidR="00E62F77" w:rsidRPr="00683573" w:rsidRDefault="00E62F77" w:rsidP="00683573">
                              <w:p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88" name="Group 188"/>
                        <wpg:cNvGrpSpPr/>
                        <wpg:grpSpPr>
                          <a:xfrm>
                            <a:off x="150812" y="0"/>
                            <a:ext cx="6356313" cy="485775"/>
                            <a:chOff x="150812" y="0"/>
                            <a:chExt cx="6356692" cy="485775"/>
                          </a:xfrm>
                        </wpg:grpSpPr>
                        <wpg:grpSp>
                          <wpg:cNvPr id="189" name="Group 189"/>
                          <wpg:cNvGrpSpPr/>
                          <wpg:grpSpPr>
                            <a:xfrm>
                              <a:off x="150812" y="0"/>
                              <a:ext cx="6356692" cy="485775"/>
                              <a:chOff x="150812" y="0"/>
                              <a:chExt cx="6356692" cy="485775"/>
                            </a:xfrm>
                          </wpg:grpSpPr>
                          <wpg:grpSp>
                            <wpg:cNvPr id="190" name="Group 190"/>
                            <wpg:cNvGrpSpPr/>
                            <wpg:grpSpPr>
                              <a:xfrm>
                                <a:off x="184113" y="0"/>
                                <a:ext cx="6323391" cy="485775"/>
                                <a:chOff x="184113" y="0"/>
                                <a:chExt cx="6323391" cy="485775"/>
                              </a:xfrm>
                            </wpg:grpSpPr>
                            <wps:wsp>
                              <wps:cNvPr id="191" name="Rectangle: Single Corner Snipped 191"/>
                              <wps:cNvSpPr/>
                              <wps:spPr>
                                <a:xfrm>
                                  <a:off x="184113" y="38061"/>
                                  <a:ext cx="6323391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192" name="Group 192"/>
                              <wpg:cNvGrpSpPr/>
                              <wpg:grpSpPr>
                                <a:xfrm>
                                  <a:off x="1502180" y="0"/>
                                  <a:ext cx="4877725" cy="485775"/>
                                  <a:chOff x="1502180" y="0"/>
                                  <a:chExt cx="4877725" cy="485775"/>
                                </a:xfrm>
                              </wpg:grpSpPr>
                              <wpg:grpSp>
                                <wpg:cNvPr id="193" name="Group 193"/>
                                <wpg:cNvGrpSpPr/>
                                <wpg:grpSpPr>
                                  <a:xfrm>
                                    <a:off x="1611714" y="104387"/>
                                    <a:ext cx="4768191" cy="369570"/>
                                    <a:chOff x="1611714" y="104387"/>
                                    <a:chExt cx="4768191" cy="369570"/>
                                  </a:xfrm>
                                </wpg:grpSpPr>
                                <wps:wsp>
                                  <wps:cNvPr id="194" name="Arrow: Chevron 194"/>
                                  <wps:cNvSpPr/>
                                  <wps:spPr>
                                    <a:xfrm>
                                      <a:off x="1761459" y="105082"/>
                                      <a:ext cx="4618446" cy="32634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755BB042" w14:textId="77777777" w:rsidR="00E62F77" w:rsidRPr="00613D8C" w:rsidRDefault="00E62F77" w:rsidP="00E62F77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color w:val="0000CC"/>
                                            <w:sz w:val="26"/>
                                            <w:szCs w:val="26"/>
                                          </w:rPr>
                                        </w:pPr>
                                        <w:r w:rsidRPr="00697065">
                                          <w:rPr>
                                            <w:rFonts w:ascii="Chu Van An" w:hAnsi="Chu Van An" w:cs="Chu Van An"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r w:rsidRPr="00613D8C">
                                          <w:rPr>
                                            <w:rFonts w:ascii="Chu Van An" w:eastAsia="Calibri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6"/>
                                            <w:szCs w:val="26"/>
                                          </w:rPr>
                                          <w:t>Nhận dạng, đếm số vectơ</w:t>
                                        </w:r>
                                        <w:r>
                                          <w:rPr>
                                            <w:rFonts w:ascii="Chu Van An" w:eastAsia="Calibri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6"/>
                                            <w:szCs w:val="26"/>
                                          </w:rPr>
                                          <w:t xml:space="preserve"> cùng phương, cùng hướng</w:t>
                                        </w:r>
                                      </w:p>
                                      <w:p w14:paraId="0771A02C" w14:textId="5985C784" w:rsidR="00E62F77" w:rsidRPr="00697065" w:rsidRDefault="00E62F77" w:rsidP="00460B37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95" name="Group 19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96" name="Freeform: Shape 19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9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1A6BB0" w14:textId="77777777" w:rsidR="00E62F77" w:rsidRDefault="00E62F77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98" name="Group 19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99" name="Freeform: Shape 19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00" name="Flowchart: Terminator 20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01" name="Flowchart: Direct Access Storage 20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02" name="Group 202"/>
                          <wpg:cNvGrpSpPr/>
                          <wpg:grpSpPr>
                            <a:xfrm>
                              <a:off x="327030" y="36450"/>
                              <a:ext cx="1209209" cy="437491"/>
                              <a:chOff x="327030" y="36450"/>
                              <a:chExt cx="1209209" cy="437491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24" name="Flowchart: Preparation 22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25" name="TextBox 42"/>
                            <wps:cNvSpPr txBox="1"/>
                            <wps:spPr>
                              <a:xfrm>
                                <a:off x="404602" y="36450"/>
                                <a:ext cx="1131637" cy="43749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9A1FF26" w14:textId="00C113C2" w:rsidR="00E62F77" w:rsidRDefault="00E62F77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➁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FCC7582" id="_x0000_s1128" style="width:515.5pt;height:125.25pt;mso-position-horizontal-relative:char;mso-position-vertical-relative:line" coordsize="65471,154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">
                <v:shape id="Rectangle: Diagonal Corners Rounded 1" o:spid="_x0000_s1129" style="position:absolute;top:2609;width:65471;height:1284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92364;6547104,1272451;6532329,1284616;112179,1284616;0,1192252;0,12165;14775,0" o:connectangles="0,0,0,0,0,0,0,0,0" textboxrect="0,0,6435090,1533525"/>
                  <v:textbox>
                    <w:txbxContent>
                      <w:p w14:paraId="6A6AC28D" w14:textId="77777777" w:rsidR="00E62F77" w:rsidRDefault="00E62F7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CB67F41" w14:textId="77777777" w:rsidR="00E62F77" w:rsidRPr="004E4A10" w:rsidRDefault="00E62F7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263816FF" w14:textId="77777777" w:rsidR="00E62F77" w:rsidRPr="00E62F77" w:rsidRDefault="00E62F77" w:rsidP="00E62F77">
                        <w:pPr>
                          <w:pStyle w:val="ListParagraph"/>
                          <w:numPr>
                            <w:ilvl w:val="0"/>
                            <w:numId w:val="26"/>
                          </w:numPr>
                          <w:spacing w:line="256" w:lineRule="auto"/>
                          <w:rPr>
                            <w:rFonts w:ascii="Chu Van An" w:hAnsi="Chu Van An" w:cs="Chu Van An"/>
                            <w:color w:val="000000" w:themeColor="text1"/>
                          </w:rPr>
                        </w:pPr>
                        <w:r w:rsidRPr="00E62F77">
                          <w:rPr>
                            <w:rFonts w:ascii="Chu Van An" w:hAnsi="Chu Van An" w:cs="Chu Van An"/>
                            <w:color w:val="000000" w:themeColor="text1"/>
                          </w:rPr>
                          <w:t>Quan sát và đếm số lượng vectơ. Chú ý các khái niệm về vectơ cùng phương,  cùng hướng.</w:t>
                        </w:r>
                      </w:p>
                      <w:p w14:paraId="50D70B41" w14:textId="77777777" w:rsidR="00E62F77" w:rsidRPr="002446EF" w:rsidRDefault="00E62F77" w:rsidP="00E62F77">
                        <w:pPr>
                          <w:pStyle w:val="ListParagraph"/>
                          <w:numPr>
                            <w:ilvl w:val="0"/>
                            <w:numId w:val="26"/>
                          </w:numPr>
                          <w:spacing w:after="0" w:line="276" w:lineRule="auto"/>
                          <w:rPr>
                            <w:rFonts w:ascii="Chu Van An" w:eastAsia="Calibri" w:hAnsi="Chu Van An" w:cs="Chu Van An"/>
                            <w:iCs/>
                            <w:szCs w:val="24"/>
                          </w:rPr>
                        </w:pPr>
                        <w:r w:rsidRPr="002446EF">
                          <w:rPr>
                            <w:rFonts w:ascii="Chu Van An" w:eastAsia="Calibri" w:hAnsi="Chu Van An" w:cs="Chu Van An"/>
                            <w:iCs/>
                            <w:szCs w:val="24"/>
                          </w:rPr>
                          <w:t>Hai vectơ đgl cùng phương nếu giá của chúng song song hoặc trùng nhau.</w:t>
                        </w:r>
                      </w:p>
                      <w:p w14:paraId="64D7958D" w14:textId="77777777" w:rsidR="00E62F77" w:rsidRPr="008B0C9B" w:rsidRDefault="00E62F77" w:rsidP="00E62F77">
                        <w:pPr>
                          <w:pStyle w:val="ListParagraph"/>
                          <w:numPr>
                            <w:ilvl w:val="0"/>
                            <w:numId w:val="26"/>
                          </w:numPr>
                          <w:spacing w:line="256" w:lineRule="auto"/>
                          <w:rPr>
                            <w:rFonts w:ascii="Chu Van An" w:eastAsia="Calibri" w:hAnsi="Chu Van An" w:cs="Chu Van An"/>
                            <w:color w:val="000000" w:themeColor="text1"/>
                            <w:kern w:val="24"/>
                          </w:rPr>
                        </w:pPr>
                        <w:r w:rsidRPr="008B0C9B">
                          <w:rPr>
                            <w:rFonts w:ascii="Chu Van An" w:eastAsia="Calibri" w:hAnsi="Chu Van An" w:cs="Chu Van An"/>
                            <w:iCs/>
                            <w:szCs w:val="24"/>
                          </w:rPr>
                          <w:t>Hai vectơ cùng phương thì có thể cùng hướng hoặc ngược hướng</w:t>
                        </w:r>
                      </w:p>
                      <w:p w14:paraId="6DECA07D" w14:textId="5E2BCDA3" w:rsidR="00E62F77" w:rsidRPr="00683573" w:rsidRDefault="00E62F77" w:rsidP="00683573">
                        <w:p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188" o:spid="_x0000_s1130" style="position:absolute;left:1508;width:63563;height:4857" coordorigin="1508" coordsize="6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ZUA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">
                  <v:group id="Group 189" o:spid="_x0000_s1131" style="position:absolute;left:1508;width:63567;height:4857" coordorigin="1508" coordsize="6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TCbwwAAANw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zZFzyfCRfIxT8AAAD//wMAUEsBAi0AFAAGAAgAAAAhANvh9svuAAAAhQEAABMAAAAAAAAAAAAA&#10;AAAAAAAAAFtDb250ZW50X1R5cGVzXS54bWxQSwECLQAUAAYACAAAACEAWvQsW78AAAAVAQAACwAA&#10;AAAAAAAAAAAAAAAfAQAAX3JlbHMvLnJlbHNQSwECLQAUAAYACAAAACEAty0wm8MAAADcAAAADwAA&#10;AAAAAAAAAAAAAAAHAgAAZHJzL2Rvd25yZXYueG1sUEsFBgAAAAADAAMAtwAAAPcCAAAAAA==&#10;">
                    <v:group id="Group 190" o:spid="_x0000_s1132" style="position:absolute;left:1841;width:63234;height:4857" coordorigin="1841" coordsize="6323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g/b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4Ivz8gEev4LAAD//wMAUEsBAi0AFAAGAAgAAAAhANvh9svuAAAAhQEAABMAAAAAAAAA&#10;AAAAAAAAAAAAAFtDb250ZW50X1R5cGVzXS54bWxQSwECLQAUAAYACAAAACEAWvQsW78AAAAVAQAA&#10;CwAAAAAAAAAAAAAAAAAfAQAAX3JlbHMvLnJlbHNQSwECLQAUAAYACAAAACEAo84P28YAAADcAAAA&#10;DwAAAAAAAAAAAAAAAAAHAgAAZHJzL2Rvd25yZXYueG1sUEsFBgAAAAADAAMAtwAAAPoCAAAAAA==&#10;">
                      <v:shape id="Rectangle: Single Corner Snipped 191" o:spid="_x0000_s1133" style="position:absolute;left:1841;top:380;width:63234;height:4476;visibility:visible;mso-wrap-style:square;v-text-anchor:middle" coordsize="632339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" path="m,l6099614,r223777,223777l6323391,447554,,447554,,xe" fillcolor="#efddf6 [663]" stroked="f" strokeweight="1.25pt">
                        <v:fill r:id="rId64" o:title="" color2="#fffff7" type="pattern"/>
                        <v:path arrowok="t" o:connecttype="custom" o:connectlocs="0,0;6099614,0;6323391,223777;6323391,447554;0,447554;0,0" o:connectangles="0,0,0,0,0,0"/>
                      </v:shape>
                      <v:group id="Group 192" o:spid="_x0000_s1134" style="position:absolute;left:15021;width:48778;height:4857" coordorigin="15021" coordsize="4877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DQ3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">
                        <v:group id="Group 193" o:spid="_x0000_s1135" style="position:absolute;left:16117;top:1043;width:47682;height:3696" coordorigin="16117,1043" coordsize="4768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          <v:shape id="Arrow: Chevron 194" o:spid="_x0000_s1136" type="#_x0000_t55" style="position:absolute;left:17614;top:1050;width:46185;height:32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" adj="21273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755BB042" w14:textId="77777777" w:rsidR="00E62F77" w:rsidRPr="00613D8C" w:rsidRDefault="00E62F77" w:rsidP="00E62F77">
                                  <w:pPr>
                                    <w:spacing w:line="256" w:lineRule="auto"/>
                                    <w:jc w:val="center"/>
                                    <w:rPr>
                                      <w:color w:val="0000CC"/>
                                      <w:sz w:val="26"/>
                                      <w:szCs w:val="26"/>
                                    </w:rPr>
                                  </w:pPr>
                                  <w:r w:rsidRPr="00697065">
                                    <w:rPr>
                                      <w:rFonts w:ascii="Chu Van An" w:hAnsi="Chu Van An" w:cs="Chu Van An"/>
                                      <w:color w:val="0000CC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 w:rsidRPr="00613D8C">
                                    <w:rPr>
                                      <w:rFonts w:ascii="Chu Van An" w:eastAsia="Calibri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6"/>
                                      <w:szCs w:val="26"/>
                                    </w:rPr>
                                    <w:t>Nhận dạng, đếm số vectơ</w:t>
                                  </w:r>
                                  <w:r>
                                    <w:rPr>
                                      <w:rFonts w:ascii="Chu Van An" w:eastAsia="Calibri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6"/>
                                      <w:szCs w:val="26"/>
                                    </w:rPr>
                                    <w:t xml:space="preserve"> cùng phương, cùng hướng</w:t>
                                  </w:r>
                                </w:p>
                                <w:p w14:paraId="0771A02C" w14:textId="5985C784" w:rsidR="00E62F77" w:rsidRPr="00697065" w:rsidRDefault="00E62F77" w:rsidP="00460B37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195" o:spid="_x0000_s113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axD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nFP6eCRfI5S8AAAD//wMAUEsBAi0AFAAGAAgAAAAhANvh9svuAAAAhQEAABMAAAAAAAAAAAAA&#10;AAAAAAAAAFtDb250ZW50X1R5cGVzXS54bWxQSwECLQAUAAYACAAAACEAWvQsW78AAAAVAQAACwAA&#10;AAAAAAAAAAAAAAAfAQAAX3JlbHMvLnJlbHNQSwECLQAUAAYACAAAACEAs7msQ8MAAADcAAAADwAA&#10;AAAAAAAAAAAAAAAHAgAAZHJzL2Rvd25yZXYueG1sUEsFBgAAAAADAAMAtwAAAPcCAAAAAA==&#10;">
                            <v:shape id="Freeform: Shape 196" o:spid="_x0000_s113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3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" filled="f" stroked="f">
                              <v:textbox>
                                <w:txbxContent>
                                  <w:p w14:paraId="2D1A6BB0" w14:textId="77777777" w:rsidR="00E62F77" w:rsidRDefault="00E62F77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98" o:spid="_x0000_s114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APd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0Irz8gEev4LAAD//wMAUEsBAi0AFAAGAAgAAAAhANvh9svuAAAAhQEAABMAAAAAAAAA&#10;AAAAAAAAAAAAAFtDb250ZW50X1R5cGVzXS54bWxQSwECLQAUAAYACAAAACEAWvQsW78AAAAVAQAA&#10;CwAAAAAAAAAAAAAAAAAfAQAAX3JlbHMvLnJlbHNQSwECLQAUAAYACAAAACEAXbgD3cYAAADcAAAA&#10;DwAAAAAAAAAAAAAAAAAHAgAAZHJzL2Rvd25yZXYueG1sUEsFBgAAAAADAAMAtwAAAPoCAAAAAA==&#10;">
                          <v:shape id="Freeform: Shape 199" o:spid="_x0000_s114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00" o:spid="_x0000_s114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01" o:spid="_x0000_s114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02" o:spid="_x0000_s1144" style="position:absolute;left:3270;top:364;width:12092;height:4375" coordorigin="3270,364" coordsize="12092,43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8DMxgAAANw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BECVzPhCMg1/8AAAD//wMAUEsBAi0AFAAGAAgAAAAhANvh9svuAAAAhQEAABMAAAAAAAAA&#10;AAAAAAAAAAAAAFtDb250ZW50X1R5cGVzXS54bWxQSwECLQAUAAYACAAAACEAWvQsW78AAAAVAQAA&#10;CwAAAAAAAAAAAAAAAAAfAQAAX3JlbHMvLnJlbHNQSwECLQAUAAYACAAAACEAD3/AzMYAAADcAAAA&#10;DwAAAAAAAAAAAAAAAAAHAgAAZHJzL2Rvd25yZXYueG1sUEsFBgAAAAADAAMAtwAAAPoCAAAAAA==&#10;">
                    <v:shape id="Flowchart: Preparation 224" o:spid="_x0000_s114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6" type="#_x0000_t202" style="position:absolute;left:4046;top:364;width:11316;height:4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69A1FF26" w14:textId="00C113C2" w:rsidR="00E62F77" w:rsidRDefault="00E62F77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➁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0AAA3981" w14:textId="12BB3B1E" w:rsidR="00EC5D1C" w:rsidRPr="004D6831" w:rsidRDefault="00EC5D1C" w:rsidP="00DE4CA1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4D683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4D683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4D683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0695434E" w14:textId="77777777" w:rsidR="006E6CDF" w:rsidRPr="004D6831" w:rsidRDefault="006E6CDF" w:rsidP="00DE4CA1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4D6831">
        <w:rPr>
          <w:rFonts w:ascii="Chu Van An" w:hAnsi="Chu Van An" w:cs="Chu Van An"/>
          <w:sz w:val="24"/>
          <w:szCs w:val="24"/>
          <w:lang w:val="pt-BR"/>
        </w:rPr>
        <w:t>Hai</w:t>
      </w:r>
      <w:r w:rsidRPr="004D6831">
        <w:rPr>
          <w:rFonts w:ascii="Chu Van An" w:hAnsi="Chu Van An" w:cs="Chu Van An"/>
          <w:sz w:val="24"/>
          <w:szCs w:val="24"/>
        </w:rPr>
        <w:t xml:space="preserve"> vectơ có cùng độ dài và ngược hướng gọi là:</w:t>
      </w:r>
    </w:p>
    <w:p w14:paraId="2743BCC3" w14:textId="0815C3EA" w:rsidR="006E6CDF" w:rsidRPr="004D6831" w:rsidRDefault="006E6CDF" w:rsidP="00DE4CA1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4D6831">
        <w:rPr>
          <w:rFonts w:ascii="Chu Van An" w:hAnsi="Chu Van An" w:cs="Chu Van An"/>
          <w:color w:val="000000"/>
          <w:sz w:val="24"/>
          <w:szCs w:val="24"/>
        </w:rPr>
        <w:t>Hai vectơ cùng hướng</w: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sz w:val="24"/>
          <w:szCs w:val="24"/>
        </w:rPr>
        <w:tab/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B. </w:t>
      </w:r>
      <w:r w:rsidRPr="004D6831">
        <w:rPr>
          <w:rFonts w:ascii="Chu Van An" w:hAnsi="Chu Van An" w:cs="Chu Van An"/>
          <w:color w:val="000000"/>
          <w:sz w:val="24"/>
          <w:szCs w:val="24"/>
        </w:rPr>
        <w:t>Hai vectơ cùng phương</w: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6CAD4BDF" w14:textId="1854FEFD" w:rsidR="006E6CDF" w:rsidRPr="004D6831" w:rsidRDefault="004D6831" w:rsidP="00DE4CA1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C. </w:t>
      </w:r>
      <w:r w:rsidR="006E6CDF"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6E6CDF" w:rsidRPr="004D6831">
        <w:rPr>
          <w:rFonts w:ascii="Chu Van An" w:hAnsi="Chu Van An" w:cs="Chu Van An"/>
          <w:color w:val="000000"/>
          <w:sz w:val="24"/>
          <w:szCs w:val="24"/>
        </w:rPr>
        <w:t>Hai vectơ đối nhau</w:t>
      </w:r>
      <w:r w:rsidR="006E6CDF" w:rsidRPr="004D6831">
        <w:rPr>
          <w:rFonts w:ascii="Chu Van An" w:hAnsi="Chu Van An" w:cs="Chu Van An"/>
          <w:sz w:val="24"/>
          <w:szCs w:val="24"/>
        </w:rPr>
        <w:t>.</w:t>
      </w:r>
      <w:r w:rsidR="006E6CDF" w:rsidRPr="004D6831">
        <w:rPr>
          <w:rFonts w:ascii="Chu Van An" w:hAnsi="Chu Van An" w:cs="Chu Van An"/>
          <w:sz w:val="24"/>
          <w:szCs w:val="24"/>
        </w:rPr>
        <w:tab/>
      </w:r>
      <w:r w:rsidR="006E6CDF" w:rsidRPr="004D6831">
        <w:rPr>
          <w:rFonts w:ascii="Chu Van An" w:hAnsi="Chu Van An" w:cs="Chu Van An"/>
          <w:sz w:val="24"/>
          <w:szCs w:val="24"/>
        </w:rPr>
        <w:tab/>
      </w:r>
      <w:r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D. </w:t>
      </w:r>
      <w:r w:rsidR="006E6CDF"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  </w:t>
      </w:r>
      <w:r w:rsidR="006E6CDF" w:rsidRPr="004D6831">
        <w:rPr>
          <w:rFonts w:ascii="Chu Van An" w:hAnsi="Chu Van An" w:cs="Chu Van An"/>
          <w:color w:val="000000"/>
          <w:sz w:val="24"/>
          <w:szCs w:val="24"/>
        </w:rPr>
        <w:t>Hai vectơ bằng nhau</w:t>
      </w:r>
      <w:r w:rsidR="006E6CDF" w:rsidRPr="004D6831">
        <w:rPr>
          <w:rFonts w:ascii="Chu Van An" w:hAnsi="Chu Van An" w:cs="Chu Van An"/>
          <w:sz w:val="24"/>
          <w:szCs w:val="24"/>
        </w:rPr>
        <w:t>.</w:t>
      </w:r>
    </w:p>
    <w:p w14:paraId="4F448B58" w14:textId="77777777" w:rsidR="006E6CDF" w:rsidRPr="004D6831" w:rsidRDefault="006E6CDF" w:rsidP="00DE4CA1">
      <w:pPr>
        <w:pStyle w:val="ListParagraph"/>
        <w:spacing w:before="120" w:line="240" w:lineRule="auto"/>
        <w:ind w:left="992"/>
        <w:jc w:val="center"/>
        <w:rPr>
          <w:rFonts w:ascii="Chu Van An" w:hAnsi="Chu Van An" w:cs="Chu Van An"/>
          <w:color w:val="0000CC"/>
          <w:sz w:val="24"/>
          <w:szCs w:val="24"/>
        </w:rPr>
      </w:pPr>
      <w:r w:rsidRPr="004D683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3A28703" w14:textId="77777777" w:rsidR="006E6CDF" w:rsidRPr="004D6831" w:rsidRDefault="006E6CDF" w:rsidP="00DE4CA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>Theo định nghĩa hai vectơ đối nhau.</w:t>
      </w:r>
    </w:p>
    <w:p w14:paraId="5D2241F9" w14:textId="77777777" w:rsidR="006E6CDF" w:rsidRPr="004D6831" w:rsidRDefault="006E6CDF" w:rsidP="00DE4CA1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Cho ba điểm </w:t>
      </w:r>
      <w:r w:rsidRPr="004D6831">
        <w:rPr>
          <w:rFonts w:ascii="Chu Van An" w:hAnsi="Chu Van An" w:cs="Chu Van An"/>
          <w:position w:val="-10"/>
          <w:sz w:val="24"/>
          <w:szCs w:val="24"/>
        </w:rPr>
        <w:object w:dxaOrig="855" w:dyaOrig="315" w14:anchorId="1313676C">
          <v:shape id="_x0000_i1104" type="#_x0000_t75" style="width:42.75pt;height:15.75pt" o:ole="">
            <v:imagedata r:id="rId395" o:title=""/>
          </v:shape>
          <o:OLEObject Type="Embed" ProgID="Equation.DSMT4" ShapeID="_x0000_i1104" DrawAspect="Content" ObjectID="_1686630881" r:id="rId396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thẳng hàng, trong đó điểm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285" w:dyaOrig="285" w14:anchorId="6A7350C8">
          <v:shape id="_x0000_i1105" type="#_x0000_t75" style="width:14.25pt;height:14.25pt" o:ole="">
            <v:imagedata r:id="rId397" o:title=""/>
          </v:shape>
          <o:OLEObject Type="Embed" ProgID="Equation.DSMT4" ShapeID="_x0000_i1105" DrawAspect="Content" ObjectID="_1686630882" r:id="rId398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nằm giữa hai điểm </w:t>
      </w:r>
      <w:r w:rsidRPr="004D6831">
        <w:rPr>
          <w:rFonts w:ascii="Chu Van An" w:hAnsi="Chu Van An" w:cs="Chu Van An"/>
          <w:position w:val="-4"/>
          <w:sz w:val="24"/>
          <w:szCs w:val="24"/>
        </w:rPr>
        <w:object w:dxaOrig="315" w:dyaOrig="255" w14:anchorId="64EEEB7C">
          <v:shape id="_x0000_i1106" type="#_x0000_t75" style="width:15.75pt;height:12.75pt" o:ole="">
            <v:imagedata r:id="rId399" o:title=""/>
          </v:shape>
          <o:OLEObject Type="Embed" ProgID="Equation.DSMT4" ShapeID="_x0000_i1106" DrawAspect="Content" ObjectID="_1686630883" r:id="rId400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và </w:t>
      </w:r>
      <w:r w:rsidRPr="004D6831">
        <w:rPr>
          <w:rFonts w:ascii="Chu Van An" w:hAnsi="Chu Van An" w:cs="Chu Van An"/>
          <w:position w:val="-4"/>
          <w:sz w:val="24"/>
          <w:szCs w:val="24"/>
        </w:rPr>
        <w:object w:dxaOrig="240" w:dyaOrig="255" w14:anchorId="3CCCE44A">
          <v:shape id="_x0000_i1107" type="#_x0000_t75" style="width:12pt;height:12.75pt" o:ole="">
            <v:imagedata r:id="rId401" o:title=""/>
          </v:shape>
          <o:OLEObject Type="Embed" ProgID="Equation.DSMT4" ShapeID="_x0000_i1107" DrawAspect="Content" ObjectID="_1686630884" r:id="rId402"/>
        </w:object>
      </w:r>
      <w:r w:rsidRPr="004D6831">
        <w:rPr>
          <w:rFonts w:ascii="Chu Van An" w:hAnsi="Chu Van An" w:cs="Chu Van An"/>
          <w:sz w:val="24"/>
          <w:szCs w:val="24"/>
        </w:rPr>
        <w:t>. Khi đó các cặp vectơ nào sau đây cùng hướng?</w:t>
      </w:r>
    </w:p>
    <w:p w14:paraId="0649DD07" w14:textId="5ED13ED2" w:rsidR="006E6CDF" w:rsidRPr="004D6831" w:rsidRDefault="006E6CDF" w:rsidP="00DE4CA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4D6831">
        <w:rPr>
          <w:rFonts w:ascii="Chu Van An" w:hAnsi="Chu Van An" w:cs="Chu Van An"/>
          <w:position w:val="-4"/>
          <w:sz w:val="24"/>
          <w:szCs w:val="24"/>
        </w:rPr>
        <w:object w:dxaOrig="435" w:dyaOrig="315" w14:anchorId="1B5EC879">
          <v:shape id="_x0000_i1108" type="#_x0000_t75" style="width:21.75pt;height:15.75pt" o:ole="">
            <v:imagedata r:id="rId403" o:title=""/>
          </v:shape>
          <o:OLEObject Type="Embed" ProgID="Equation.DSMT4" ShapeID="_x0000_i1108" DrawAspect="Content" ObjectID="_1686630885" r:id="rId404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và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420" w:dyaOrig="345" w14:anchorId="1E3D786A">
          <v:shape id="_x0000_i1109" type="#_x0000_t75" style="width:21pt;height:17.25pt" o:ole="">
            <v:imagedata r:id="rId405" o:title=""/>
          </v:shape>
          <o:OLEObject Type="Embed" ProgID="Equation.DSMT4" ShapeID="_x0000_i1109" DrawAspect="Content" ObjectID="_1686630886" r:id="rId406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B.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465" w:dyaOrig="345" w14:anchorId="374145A9">
          <v:shape id="_x0000_i1110" type="#_x0000_t75" style="width:23.25pt;height:17.25pt" o:ole="">
            <v:imagedata r:id="rId407" o:title=""/>
          </v:shape>
          <o:OLEObject Type="Embed" ProgID="Equation.DSMT4" ShapeID="_x0000_i1110" DrawAspect="Content" ObjectID="_1686630887" r:id="rId408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và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420" w:dyaOrig="345" w14:anchorId="5E1A455A">
          <v:shape id="_x0000_i1111" type="#_x0000_t75" style="width:21pt;height:17.25pt" o:ole="">
            <v:imagedata r:id="rId409" o:title=""/>
          </v:shape>
          <o:OLEObject Type="Embed" ProgID="Equation.DSMT4" ShapeID="_x0000_i1111" DrawAspect="Content" ObjectID="_1686630888" r:id="rId410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C. </w:t>
      </w: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480" w:dyaOrig="345" w14:anchorId="30E3692F">
          <v:shape id="_x0000_i1112" type="#_x0000_t75" style="width:23.25pt;height:17.25pt" o:ole="">
            <v:imagedata r:id="rId411" o:title=""/>
          </v:shape>
          <o:OLEObject Type="Embed" ProgID="Equation.DSMT4" ShapeID="_x0000_i1112" DrawAspect="Content" ObjectID="_1686630889" r:id="rId412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và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405" w:dyaOrig="345" w14:anchorId="1F470199">
          <v:shape id="_x0000_i1113" type="#_x0000_t75" style="width:20.25pt;height:17.25pt" o:ole="">
            <v:imagedata r:id="rId413" o:title=""/>
          </v:shape>
          <o:OLEObject Type="Embed" ProgID="Equation.DSMT4" ShapeID="_x0000_i1113" DrawAspect="Content" ObjectID="_1686630890" r:id="rId414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D. </w:t>
      </w: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 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465" w:dyaOrig="345" w14:anchorId="0215160A">
          <v:shape id="_x0000_i1114" type="#_x0000_t75" style="width:23.25pt;height:17.25pt" o:ole="">
            <v:imagedata r:id="rId415" o:title=""/>
          </v:shape>
          <o:OLEObject Type="Embed" ProgID="Equation.DSMT4" ShapeID="_x0000_i1114" DrawAspect="Content" ObjectID="_1686630891" r:id="rId416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và </w:t>
      </w:r>
      <w:r w:rsidRPr="004D6831">
        <w:rPr>
          <w:rFonts w:ascii="Chu Van An" w:hAnsi="Chu Van An" w:cs="Chu Van An"/>
          <w:position w:val="-4"/>
          <w:sz w:val="24"/>
          <w:szCs w:val="24"/>
        </w:rPr>
        <w:object w:dxaOrig="435" w:dyaOrig="315" w14:anchorId="7DFB2DBC">
          <v:shape id="_x0000_i1115" type="#_x0000_t75" style="width:21.75pt;height:15.75pt" o:ole="">
            <v:imagedata r:id="rId417" o:title=""/>
          </v:shape>
          <o:OLEObject Type="Embed" ProgID="Equation.DSMT4" ShapeID="_x0000_i1115" DrawAspect="Content" ObjectID="_1686630892" r:id="rId418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5AB11AC7" w14:textId="77777777" w:rsidR="006E6CDF" w:rsidRPr="004D6831" w:rsidRDefault="006E6CDF" w:rsidP="00DE4CA1">
      <w:pPr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4D683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75D17D6" w14:textId="77777777" w:rsidR="006E6CDF" w:rsidRPr="004D6831" w:rsidRDefault="006E6CDF" w:rsidP="00DE4CA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1A7F328B" wp14:editId="1CC2C049">
            <wp:extent cx="3172570" cy="351913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7685" cy="35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685AE3" w14:textId="77777777" w:rsidR="006E6CDF" w:rsidRPr="004D6831" w:rsidRDefault="006E6CDF" w:rsidP="00DE4CA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Cặp vectơ cùng hướng là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465" w:dyaOrig="345" w14:anchorId="281676AB">
          <v:shape id="_x0000_i1116" type="#_x0000_t75" style="width:23.25pt;height:17.25pt" o:ole="">
            <v:imagedata r:id="rId415" o:title=""/>
          </v:shape>
          <o:OLEObject Type="Embed" ProgID="Equation.DSMT4" ShapeID="_x0000_i1116" DrawAspect="Content" ObjectID="_1686630893" r:id="rId420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và </w:t>
      </w:r>
      <w:r w:rsidRPr="004D6831">
        <w:rPr>
          <w:rFonts w:ascii="Chu Van An" w:hAnsi="Chu Van An" w:cs="Chu Van An"/>
          <w:position w:val="-4"/>
          <w:sz w:val="24"/>
          <w:szCs w:val="24"/>
        </w:rPr>
        <w:object w:dxaOrig="435" w:dyaOrig="315" w14:anchorId="00D341C9">
          <v:shape id="_x0000_i1117" type="#_x0000_t75" style="width:21.75pt;height:15.75pt" o:ole="">
            <v:imagedata r:id="rId417" o:title=""/>
          </v:shape>
          <o:OLEObject Type="Embed" ProgID="Equation.DSMT4" ShapeID="_x0000_i1117" DrawAspect="Content" ObjectID="_1686630894" r:id="rId421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237390C1" w14:textId="77777777" w:rsidR="006E6CDF" w:rsidRPr="004D6831" w:rsidRDefault="006E6CDF" w:rsidP="00DE4CA1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4D6831">
        <w:rPr>
          <w:rFonts w:ascii="Chu Van An" w:eastAsia="Calibri" w:hAnsi="Chu Van An" w:cs="Chu Van An"/>
          <w:sz w:val="24"/>
          <w:szCs w:val="24"/>
          <w:lang w:val="fr-FR"/>
        </w:rPr>
        <w:t xml:space="preserve">Chọn phát biểu </w:t>
      </w:r>
      <w:r w:rsidRPr="004D6831">
        <w:rPr>
          <w:rFonts w:ascii="Chu Van An" w:eastAsia="Calibri" w:hAnsi="Chu Van An" w:cs="Chu Van An"/>
          <w:b/>
          <w:sz w:val="24"/>
          <w:szCs w:val="24"/>
          <w:lang w:val="fr-FR"/>
        </w:rPr>
        <w:t>SAI</w:t>
      </w:r>
      <w:r w:rsidRPr="004D6831">
        <w:rPr>
          <w:rFonts w:ascii="Chu Van An" w:eastAsia="Calibri" w:hAnsi="Chu Van An" w:cs="Chu Van An"/>
          <w:sz w:val="24"/>
          <w:szCs w:val="24"/>
          <w:lang w:val="fr-FR"/>
        </w:rPr>
        <w:t xml:space="preserve"> trong các phát biểu sau:</w:t>
      </w:r>
    </w:p>
    <w:p w14:paraId="2385113C" w14:textId="630F9828" w:rsidR="006E6CDF" w:rsidRPr="004D6831" w:rsidRDefault="006E6CDF" w:rsidP="00DE4CA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Pr="004D6831">
        <w:rPr>
          <w:rFonts w:ascii="Chu Van An" w:eastAsia="Times New Roman" w:hAnsi="Chu Van An" w:cs="Chu Van An"/>
          <w:sz w:val="24"/>
          <w:szCs w:val="24"/>
          <w:lang w:val="fr-FR"/>
        </w:rPr>
        <w:t xml:space="preserve">Độ dài vectơ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315" w14:anchorId="438F7052">
          <v:shape id="_x0000_i1118" type="#_x0000_t75" style="width:20.25pt;height:15.75pt" o:ole="">
            <v:imagedata r:id="rId422" o:title=""/>
          </v:shape>
          <o:OLEObject Type="Embed" ProgID="Equation.DSMT4" ShapeID="_x0000_i1118" DrawAspect="Content" ObjectID="_1686630895" r:id="rId423"/>
        </w:object>
      </w:r>
      <w:r w:rsidRPr="004D6831">
        <w:rPr>
          <w:rFonts w:ascii="Chu Van An" w:eastAsia="Times New Roman" w:hAnsi="Chu Van An" w:cs="Chu Van An"/>
          <w:sz w:val="24"/>
          <w:szCs w:val="24"/>
          <w:lang w:val="fr-FR"/>
        </w:rPr>
        <w:t xml:space="preserve"> là độ dài đoạn thẳng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70D4CB62">
          <v:shape id="_x0000_i1119" type="#_x0000_t75" style="width:20.25pt;height:12.75pt" o:ole="">
            <v:imagedata r:id="rId424" o:title=""/>
          </v:shape>
          <o:OLEObject Type="Embed" ProgID="Equation.DSMT4" ShapeID="_x0000_i1119" DrawAspect="Content" ObjectID="_1686630896" r:id="rId425"/>
        </w:object>
      </w:r>
      <w:r w:rsidRPr="004D6831">
        <w:rPr>
          <w:rFonts w:ascii="Chu Van An" w:eastAsia="Calibri" w:hAnsi="Chu Van An" w:cs="Chu Van An"/>
          <w:sz w:val="24"/>
          <w:szCs w:val="24"/>
          <w:lang w:val="fr-FR"/>
        </w:rPr>
        <w:t>.</w:t>
      </w:r>
      <w:r w:rsidRPr="004D6831">
        <w:rPr>
          <w:rFonts w:ascii="Chu Van An" w:eastAsia="Times New Roman" w:hAnsi="Chu Van An" w:cs="Chu Van An"/>
          <w:sz w:val="24"/>
          <w:szCs w:val="24"/>
          <w:lang w:val="fr-FR"/>
        </w:rPr>
        <w:tab/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  <w:lang w:val="fr-FR"/>
        </w:rPr>
        <w:t xml:space="preserve">B. </w:t>
      </w:r>
      <w:r w:rsidRPr="004D6831">
        <w:rPr>
          <w:rFonts w:ascii="Chu Van An" w:eastAsia="Times New Roman" w:hAnsi="Chu Van An" w:cs="Chu Van An"/>
          <w:sz w:val="24"/>
          <w:szCs w:val="24"/>
          <w:lang w:val="fr-FR"/>
        </w:rPr>
        <w:t>Hai vectơ cùng phương thì cùng hướng.</w:t>
      </w:r>
    </w:p>
    <w:p w14:paraId="42F2EB76" w14:textId="40A3166A" w:rsidR="006E6CDF" w:rsidRPr="004D6831" w:rsidRDefault="004D6831" w:rsidP="00DE4CA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4D6831">
        <w:rPr>
          <w:rFonts w:ascii="Chu Van An" w:eastAsia="MS Gothic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="006E6CDF" w:rsidRPr="004D6831">
        <w:rPr>
          <w:rFonts w:ascii="Chu Van An" w:eastAsia="Yu Gothic UI Light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6E6CDF" w:rsidRPr="004D6831">
        <w:rPr>
          <w:rFonts w:ascii="Chu Van An" w:eastAsia="Times New Roman" w:hAnsi="Chu Van An" w:cs="Chu Van An"/>
          <w:sz w:val="24"/>
          <w:szCs w:val="24"/>
          <w:lang w:val="fr-FR"/>
        </w:rPr>
        <w:t>Hai vectơ cùng hướng thì cùng phương.</w:t>
      </w:r>
      <w:r w:rsidR="006E6CDF" w:rsidRPr="004D6831">
        <w:rPr>
          <w:rFonts w:ascii="Chu Van An" w:eastAsia="Times New Roman" w:hAnsi="Chu Van An" w:cs="Chu Van An"/>
          <w:sz w:val="24"/>
          <w:szCs w:val="24"/>
          <w:lang w:val="fr-FR"/>
        </w:rPr>
        <w:tab/>
      </w:r>
      <w:r w:rsidRPr="004D6831">
        <w:rPr>
          <w:rFonts w:ascii="Chu Van An" w:eastAsia="MS Gothic" w:hAnsi="Chu Van An" w:cs="Chu Van An"/>
          <w:b/>
          <w:color w:val="0000FF"/>
          <w:sz w:val="24"/>
          <w:szCs w:val="24"/>
          <w:lang w:val="fr-FR"/>
        </w:rPr>
        <w:t xml:space="preserve">D. </w:t>
      </w:r>
      <w:r w:rsidR="006E6CDF" w:rsidRPr="004D6831">
        <w:rPr>
          <w:rFonts w:ascii="Chu Van An" w:eastAsia="Yu Gothic UI Light" w:hAnsi="Chu Van An" w:cs="Chu Van An"/>
          <w:b/>
          <w:color w:val="0000FF"/>
          <w:sz w:val="24"/>
          <w:szCs w:val="24"/>
          <w:lang w:val="fr-FR"/>
        </w:rPr>
        <w:t xml:space="preserve">   </w:t>
      </w:r>
      <w:r w:rsidR="006E6CDF" w:rsidRPr="004D6831">
        <w:rPr>
          <w:rFonts w:ascii="Chu Van An" w:eastAsia="Times New Roman" w:hAnsi="Chu Van An" w:cs="Chu Van An"/>
          <w:sz w:val="24"/>
          <w:szCs w:val="24"/>
          <w:lang w:val="fr-FR"/>
        </w:rPr>
        <w:t>Vectơ-không cùng phương với mọi vectơ.</w:t>
      </w:r>
    </w:p>
    <w:p w14:paraId="7C3FDE56" w14:textId="77777777" w:rsidR="006E6CDF" w:rsidRPr="004D6831" w:rsidRDefault="006E6CDF" w:rsidP="00DE4CA1">
      <w:pPr>
        <w:spacing w:line="240" w:lineRule="auto"/>
        <w:ind w:left="992"/>
        <w:jc w:val="center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</w:rPr>
        <w:t>Lời giải</w:t>
      </w:r>
    </w:p>
    <w:p w14:paraId="39418C98" w14:textId="77777777" w:rsidR="006E6CDF" w:rsidRPr="004D6831" w:rsidRDefault="006E6CDF" w:rsidP="00DE4CA1">
      <w:pPr>
        <w:spacing w:line="240" w:lineRule="auto"/>
        <w:ind w:left="992"/>
        <w:rPr>
          <w:rFonts w:ascii="Chu Van An" w:eastAsia="Times New Roman" w:hAnsi="Chu Van An" w:cs="Chu Van An"/>
          <w:noProof/>
          <w:sz w:val="24"/>
          <w:szCs w:val="24"/>
        </w:rPr>
      </w:pPr>
      <w:r w:rsidRPr="004D6831">
        <w:rPr>
          <w:rFonts w:ascii="Chu Van An" w:eastAsia="Times New Roman" w:hAnsi="Chu Van An" w:cs="Chu Van An"/>
          <w:sz w:val="24"/>
          <w:szCs w:val="24"/>
        </w:rPr>
        <w:t>Hai vectơ cùng phương thì cùng hướng hoặc ngược hướng.</w:t>
      </w:r>
    </w:p>
    <w:p w14:paraId="22BB66BB" w14:textId="77777777" w:rsidR="006E6CDF" w:rsidRPr="004D6831" w:rsidRDefault="006E6CDF" w:rsidP="00DE4CA1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color w:val="000000"/>
          <w:sz w:val="24"/>
          <w:szCs w:val="24"/>
          <w:lang w:val="pt-BR"/>
        </w:rPr>
      </w:pPr>
      <w:r w:rsidRPr="004D6831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Cho lục giác đều </w:t>
      </w:r>
      <w:r w:rsidRPr="004D6831">
        <w:rPr>
          <w:rFonts w:ascii="Chu Van An" w:hAnsi="Chu Van An" w:cs="Chu Van An"/>
          <w:i/>
          <w:iCs/>
          <w:color w:val="000000"/>
          <w:sz w:val="24"/>
          <w:szCs w:val="24"/>
          <w:lang w:val="pt-BR"/>
        </w:rPr>
        <w:t>ABCDEF</w:t>
      </w:r>
      <w:r w:rsidRPr="004D6831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tâm O. Số vectơ khác vecto</w:t>
      </w:r>
      <w:r w:rsidRPr="004D6831">
        <w:rPr>
          <w:rFonts w:ascii="Chu Van An" w:hAnsi="Chu Van An" w:cs="Chu Van An"/>
          <w:color w:val="000000"/>
          <w:sz w:val="24"/>
          <w:szCs w:val="24"/>
        </w:rPr>
        <w:t xml:space="preserve"> </w:t>
      </w:r>
      <w:r w:rsidRPr="004D6831">
        <w:rPr>
          <w:rFonts w:ascii="Chu Van An" w:hAnsi="Chu Van An" w:cs="Chu Van An"/>
          <w:color w:val="000000"/>
          <w:position w:val="-6"/>
          <w:sz w:val="24"/>
          <w:szCs w:val="24"/>
        </w:rPr>
        <w:object w:dxaOrig="196" w:dyaOrig="346" w14:anchorId="2E8B72DA">
          <v:shape id="_x0000_i1120" type="#_x0000_t75" style="width:9.75pt;height:17.25pt" o:ole="">
            <v:imagedata r:id="rId426" o:title=""/>
          </v:shape>
          <o:OLEObject Type="Embed" ProgID="Equation.DSMT4" ShapeID="_x0000_i1120" DrawAspect="Content" ObjectID="_1686630897" r:id="rId427"/>
        </w:object>
      </w:r>
      <w:r w:rsidRPr="004D6831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, có điểm đầu và điểm cuối là đỉnh hoặc tâm </w:t>
      </w:r>
      <w:r w:rsidRPr="004D6831">
        <w:rPr>
          <w:rFonts w:ascii="Chu Van An" w:hAnsi="Chu Van An" w:cs="Chu Van An"/>
          <w:i/>
          <w:iCs/>
          <w:color w:val="000000"/>
          <w:sz w:val="24"/>
          <w:szCs w:val="24"/>
          <w:lang w:val="pt-BR"/>
        </w:rPr>
        <w:t>O</w:t>
      </w:r>
      <w:r w:rsidRPr="004D6831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của lục giác và cùng phương với vectơ </w:t>
      </w:r>
      <w:r w:rsidRPr="004D6831">
        <w:rPr>
          <w:rFonts w:ascii="Chu Van An" w:hAnsi="Chu Van An" w:cs="Chu Van An"/>
          <w:color w:val="000000"/>
          <w:position w:val="-6"/>
          <w:sz w:val="24"/>
          <w:szCs w:val="24"/>
          <w:lang w:val="pt-BR"/>
        </w:rPr>
        <w:object w:dxaOrig="415" w:dyaOrig="346" w14:anchorId="36C1DF9A">
          <v:shape id="_x0000_i1121" type="#_x0000_t75" style="width:21pt;height:17.25pt" o:ole="">
            <v:imagedata r:id="rId428" o:title=""/>
          </v:shape>
          <o:OLEObject Type="Embed" ProgID="Equation.DSMT4" ShapeID="_x0000_i1121" DrawAspect="Content" ObjectID="_1686630898" r:id="rId429"/>
        </w:object>
      </w:r>
      <w:r w:rsidRPr="004D6831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là</w:t>
      </w:r>
    </w:p>
    <w:p w14:paraId="0A60E0AA" w14:textId="4A0776A4" w:rsidR="006E6CDF" w:rsidRPr="004D6831" w:rsidRDefault="006E6CDF" w:rsidP="00DE4CA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99"/>
          <w:sz w:val="24"/>
          <w:szCs w:val="24"/>
        </w:rPr>
      </w:pP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4D6831">
        <w:rPr>
          <w:rFonts w:ascii="Chu Van An" w:hAnsi="Chu Van An" w:cs="Chu Van An"/>
          <w:b/>
          <w:color w:val="000099"/>
          <w:position w:val="-6"/>
          <w:sz w:val="24"/>
          <w:szCs w:val="24"/>
        </w:rPr>
        <w:object w:dxaOrig="184" w:dyaOrig="265" w14:anchorId="46ABD895">
          <v:shape id="_x0000_i1122" type="#_x0000_t75" style="width:9pt;height:13.5pt" o:ole="">
            <v:imagedata r:id="rId430" o:title=""/>
          </v:shape>
          <o:OLEObject Type="Embed" ProgID="Equation.DSMT4" ShapeID="_x0000_i1122" DrawAspect="Content" ObjectID="_1686630899" r:id="rId431"/>
        </w:object>
      </w:r>
      <w:r w:rsidRPr="004D6831">
        <w:rPr>
          <w:rFonts w:ascii="Chu Van An" w:hAnsi="Chu Van An" w:cs="Chu Van An"/>
          <w:b/>
          <w:color w:val="000099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99"/>
          <w:sz w:val="24"/>
          <w:szCs w:val="24"/>
        </w:rPr>
        <w:tab/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B. </w:t>
      </w:r>
      <w:r w:rsidRPr="004D6831">
        <w:rPr>
          <w:rFonts w:ascii="Chu Van An" w:hAnsi="Chu Van An" w:cs="Chu Van An"/>
          <w:b/>
          <w:color w:val="000099"/>
          <w:position w:val="-6"/>
          <w:sz w:val="24"/>
          <w:szCs w:val="24"/>
        </w:rPr>
        <w:object w:dxaOrig="196" w:dyaOrig="288" w14:anchorId="49A0AA77">
          <v:shape id="_x0000_i1123" type="#_x0000_t75" style="width:9.75pt;height:14.25pt" o:ole="">
            <v:imagedata r:id="rId432" o:title=""/>
          </v:shape>
          <o:OLEObject Type="Embed" ProgID="Equation.DSMT4" ShapeID="_x0000_i1123" DrawAspect="Content" ObjectID="_1686630900" r:id="rId433"/>
        </w:object>
      </w:r>
      <w:r w:rsidRPr="004D6831">
        <w:rPr>
          <w:rFonts w:ascii="Chu Van An" w:hAnsi="Chu Van An" w:cs="Chu Van An"/>
          <w:b/>
          <w:color w:val="000099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99"/>
          <w:sz w:val="24"/>
          <w:szCs w:val="24"/>
        </w:rPr>
        <w:tab/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C. </w:t>
      </w: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4D6831">
        <w:rPr>
          <w:rFonts w:ascii="Chu Van An" w:hAnsi="Chu Van An" w:cs="Chu Van An"/>
          <w:b/>
          <w:color w:val="000099"/>
          <w:position w:val="-6"/>
          <w:sz w:val="24"/>
          <w:szCs w:val="24"/>
        </w:rPr>
        <w:object w:dxaOrig="288" w:dyaOrig="288" w14:anchorId="33B86502">
          <v:shape id="_x0000_i1124" type="#_x0000_t75" style="width:14.25pt;height:14.25pt" o:ole="">
            <v:imagedata r:id="rId434" o:title=""/>
          </v:shape>
          <o:OLEObject Type="Embed" ProgID="Equation.DSMT4" ShapeID="_x0000_i1124" DrawAspect="Content" ObjectID="_1686630901" r:id="rId435"/>
        </w:object>
      </w:r>
      <w:r w:rsidRPr="004D6831">
        <w:rPr>
          <w:rFonts w:ascii="Chu Van An" w:hAnsi="Chu Van An" w:cs="Chu Van An"/>
          <w:b/>
          <w:color w:val="000099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99"/>
          <w:sz w:val="24"/>
          <w:szCs w:val="24"/>
        </w:rPr>
        <w:tab/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D. </w:t>
      </w: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  </w:t>
      </w:r>
      <w:r w:rsidRPr="004D6831">
        <w:rPr>
          <w:rFonts w:ascii="Chu Van An" w:hAnsi="Chu Van An" w:cs="Chu Van An"/>
          <w:b/>
          <w:position w:val="-4"/>
          <w:sz w:val="24"/>
          <w:szCs w:val="24"/>
        </w:rPr>
        <w:object w:dxaOrig="196" w:dyaOrig="265" w14:anchorId="4407C608">
          <v:shape id="_x0000_i1125" type="#_x0000_t75" style="width:9.75pt;height:13.5pt" o:ole="">
            <v:imagedata r:id="rId436" o:title=""/>
          </v:shape>
          <o:OLEObject Type="Embed" ProgID="Equation.DSMT4" ShapeID="_x0000_i1125" DrawAspect="Content" ObjectID="_1686630902" r:id="rId437"/>
        </w:object>
      </w:r>
      <w:r w:rsidRPr="004D6831">
        <w:rPr>
          <w:rFonts w:ascii="Chu Van An" w:hAnsi="Chu Van An" w:cs="Chu Van An"/>
          <w:b/>
          <w:sz w:val="24"/>
          <w:szCs w:val="24"/>
        </w:rPr>
        <w:t>.</w:t>
      </w:r>
    </w:p>
    <w:p w14:paraId="41978D3C" w14:textId="77777777" w:rsidR="006E6CDF" w:rsidRPr="004D6831" w:rsidRDefault="006E6CDF" w:rsidP="00DE4CA1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4D683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E120877" w14:textId="77777777" w:rsidR="006E6CDF" w:rsidRPr="004D6831" w:rsidRDefault="006E6CDF" w:rsidP="00DE4CA1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noProof/>
          <w:sz w:val="24"/>
          <w:szCs w:val="24"/>
        </w:rPr>
        <w:drawing>
          <wp:inline distT="0" distB="0" distL="0" distR="0" wp14:anchorId="7657766D" wp14:editId="14671F7F">
            <wp:extent cx="1504950" cy="154305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DBBCFC" w14:textId="77777777" w:rsidR="006E6CDF" w:rsidRPr="004D6831" w:rsidRDefault="006E6CDF" w:rsidP="00DE4CA1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lastRenderedPageBreak/>
        <w:t xml:space="preserve">Vecto khác </w:t>
      </w:r>
      <w:r w:rsidRPr="004D6831">
        <w:rPr>
          <w:rFonts w:ascii="Chu Van An" w:hAnsi="Chu Van An" w:cs="Chu Van An"/>
          <w:color w:val="000000"/>
          <w:position w:val="-6"/>
          <w:sz w:val="24"/>
          <w:szCs w:val="24"/>
        </w:rPr>
        <w:object w:dxaOrig="196" w:dyaOrig="346" w14:anchorId="7945059B">
          <v:shape id="_x0000_i1126" type="#_x0000_t75" style="width:9.75pt;height:17.25pt" o:ole="">
            <v:imagedata r:id="rId426" o:title=""/>
          </v:shape>
          <o:OLEObject Type="Embed" ProgID="Equation.DSMT4" ShapeID="_x0000_i1126" DrawAspect="Content" ObjectID="_1686630903" r:id="rId439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 xml:space="preserve">có điểm đầu và điểm cuối là đỉnh hoặc tâm O của lục giác cùng phương với vectơ </w:t>
      </w:r>
      <w:r w:rsidRPr="004D6831">
        <w:rPr>
          <w:rFonts w:ascii="Chu Van An" w:hAnsi="Chu Van An" w:cs="Chu Van An"/>
          <w:color w:val="000000"/>
          <w:position w:val="-6"/>
          <w:sz w:val="24"/>
          <w:szCs w:val="24"/>
          <w:lang w:val="pt-BR"/>
        </w:rPr>
        <w:object w:dxaOrig="415" w:dyaOrig="346" w14:anchorId="67F5104E">
          <v:shape id="_x0000_i1127" type="#_x0000_t75" style="width:21pt;height:17.25pt" o:ole="">
            <v:imagedata r:id="rId428" o:title=""/>
          </v:shape>
          <o:OLEObject Type="Embed" ProgID="Equation.DSMT4" ShapeID="_x0000_i1127" DrawAspect="Content" ObjectID="_1686630904" r:id="rId440"/>
        </w:object>
      </w:r>
      <w:r w:rsidRPr="004D6831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là: </w:t>
      </w:r>
      <w:r w:rsidRPr="004D6831">
        <w:rPr>
          <w:rFonts w:ascii="Chu Van An" w:hAnsi="Chu Van An" w:cs="Chu Van An"/>
          <w:color w:val="000000"/>
          <w:position w:val="-10"/>
          <w:sz w:val="24"/>
          <w:szCs w:val="24"/>
          <w:lang w:val="pt-BR"/>
        </w:rPr>
        <w:object w:dxaOrig="4136" w:dyaOrig="380" w14:anchorId="3F7F6A0F">
          <v:shape id="_x0000_i1128" type="#_x0000_t75" style="width:207pt;height:18.75pt" o:ole="">
            <v:imagedata r:id="rId441" o:title=""/>
          </v:shape>
          <o:OLEObject Type="Embed" ProgID="Equation.DSMT4" ShapeID="_x0000_i1128" DrawAspect="Content" ObjectID="_1686630905" r:id="rId442"/>
        </w:object>
      </w:r>
      <w:r w:rsidRPr="004D6831">
        <w:rPr>
          <w:rFonts w:ascii="Chu Van An" w:hAnsi="Chu Van An" w:cs="Chu Van An"/>
          <w:color w:val="000000"/>
          <w:sz w:val="24"/>
          <w:szCs w:val="24"/>
          <w:lang w:val="pt-BR"/>
        </w:rPr>
        <w:t>.</w:t>
      </w:r>
    </w:p>
    <w:p w14:paraId="3CEDDDD9" w14:textId="77777777" w:rsidR="006E6CDF" w:rsidRPr="004D6831" w:rsidRDefault="006E6CDF" w:rsidP="00DE4CA1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Cho tam giác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570" w:dyaOrig="270" w14:anchorId="1614A69B">
          <v:shape id="_x0000_i1129" type="#_x0000_t75" style="width:28.5pt;height:13.5pt" o:ole="">
            <v:imagedata r:id="rId443" o:title=""/>
          </v:shape>
          <o:OLEObject Type="Embed" ProgID="Equation.DSMT4" ShapeID="_x0000_i1129" DrawAspect="Content" ObjectID="_1686630906" r:id="rId444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gọi </w:t>
      </w:r>
      <w:r w:rsidRPr="004D6831">
        <w:rPr>
          <w:rFonts w:ascii="Chu Van An" w:hAnsi="Chu Van An" w:cs="Chu Van An"/>
          <w:position w:val="-4"/>
          <w:sz w:val="24"/>
          <w:szCs w:val="24"/>
        </w:rPr>
        <w:object w:dxaOrig="270" w:dyaOrig="270" w14:anchorId="31484407">
          <v:shape id="_x0000_i1130" type="#_x0000_t75" style="width:13.5pt;height:13.5pt" o:ole="">
            <v:imagedata r:id="rId445" o:title=""/>
          </v:shape>
          <o:OLEObject Type="Embed" ProgID="Equation.DSMT4" ShapeID="_x0000_i1130" DrawAspect="Content" ObjectID="_1686630907" r:id="rId446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</w:t>
      </w:r>
      <w:r w:rsidRPr="004D6831">
        <w:rPr>
          <w:rFonts w:ascii="Chu Van An" w:hAnsi="Chu Van An" w:cs="Chu Van An"/>
          <w:position w:val="-4"/>
          <w:sz w:val="24"/>
          <w:szCs w:val="24"/>
        </w:rPr>
        <w:object w:dxaOrig="270" w:dyaOrig="270" w14:anchorId="3C669177">
          <v:shape id="_x0000_i1131" type="#_x0000_t75" style="width:13.5pt;height:13.5pt" o:ole="">
            <v:imagedata r:id="rId447" o:title=""/>
          </v:shape>
          <o:OLEObject Type="Embed" ProgID="Equation.DSMT4" ShapeID="_x0000_i1131" DrawAspect="Content" ObjectID="_1686630908" r:id="rId448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300" w:dyaOrig="270" w14:anchorId="45E762AA">
          <v:shape id="_x0000_i1132" type="#_x0000_t75" style="width:15pt;height:13.5pt" o:ole="">
            <v:imagedata r:id="rId449" o:title=""/>
          </v:shape>
          <o:OLEObject Type="Embed" ProgID="Equation.DSMT4" ShapeID="_x0000_i1132" DrawAspect="Content" ObjectID="_1686630909" r:id="rId450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lần lượt là trung điểm của các cạnh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405" w:dyaOrig="270" w14:anchorId="58C0E4D4">
          <v:shape id="_x0000_i1133" type="#_x0000_t75" style="width:20.25pt;height:13.5pt" o:ole="">
            <v:imagedata r:id="rId451" o:title=""/>
          </v:shape>
          <o:OLEObject Type="Embed" ProgID="Equation.DSMT4" ShapeID="_x0000_i1133" DrawAspect="Content" ObjectID="_1686630910" r:id="rId452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375" w:dyaOrig="270" w14:anchorId="7B178762">
          <v:shape id="_x0000_i1134" type="#_x0000_t75" style="width:18.75pt;height:13.5pt" o:ole="">
            <v:imagedata r:id="rId453" o:title=""/>
          </v:shape>
          <o:OLEObject Type="Embed" ProgID="Equation.DSMT4" ShapeID="_x0000_i1134" DrawAspect="Content" ObjectID="_1686630911" r:id="rId454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</w:t>
      </w:r>
      <w:r w:rsidRPr="004D6831">
        <w:rPr>
          <w:rFonts w:ascii="Chu Van An" w:hAnsi="Chu Van An" w:cs="Chu Van An"/>
          <w:position w:val="-4"/>
          <w:sz w:val="24"/>
          <w:szCs w:val="24"/>
        </w:rPr>
        <w:object w:dxaOrig="405" w:dyaOrig="270" w14:anchorId="50B1A9CB">
          <v:shape id="_x0000_i1135" type="#_x0000_t75" style="width:20.25pt;height:13.5pt" o:ole="">
            <v:imagedata r:id="rId455" o:title=""/>
          </v:shape>
          <o:OLEObject Type="Embed" ProgID="Equation.DSMT4" ShapeID="_x0000_i1135" DrawAspect="Content" ObjectID="_1686630912" r:id="rId456"/>
        </w:object>
      </w:r>
      <w:r w:rsidRPr="004D6831">
        <w:rPr>
          <w:rFonts w:ascii="Chu Van An" w:hAnsi="Chu Van An" w:cs="Chu Van An"/>
          <w:sz w:val="24"/>
          <w:szCs w:val="24"/>
        </w:rPr>
        <w:t xml:space="preserve">. Vectơ </w:t>
      </w:r>
      <w:r w:rsidRPr="004D6831">
        <w:rPr>
          <w:rFonts w:ascii="Chu Van An" w:hAnsi="Chu Van An" w:cs="Chu Van An"/>
          <w:position w:val="-4"/>
          <w:sz w:val="24"/>
          <w:szCs w:val="24"/>
        </w:rPr>
        <w:object w:dxaOrig="495" w:dyaOrig="330" w14:anchorId="4ACBBFDD">
          <v:shape id="_x0000_i1136" type="#_x0000_t75" style="width:24.75pt;height:16.5pt" o:ole="">
            <v:imagedata r:id="rId457" o:title=""/>
          </v:shape>
          <o:OLEObject Type="Embed" ProgID="Equation.DSMT4" ShapeID="_x0000_i1136" DrawAspect="Content" ObjectID="_1686630913" r:id="rId458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cùng hướng với vectơ nào trong các vectơ sau đây?</w:t>
      </w:r>
    </w:p>
    <w:p w14:paraId="0C64A08E" w14:textId="32FC8C9D" w:rsidR="006E6CDF" w:rsidRPr="004D6831" w:rsidRDefault="006E6CDF" w:rsidP="00DE4CA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  <w:lang w:val="nl-NL"/>
        </w:rPr>
        <w:t xml:space="preserve"> </w:t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  <w:lang w:val="nl-NL"/>
        </w:rPr>
        <w:t xml:space="preserve"> </w:t>
      </w:r>
      <w:r w:rsidRPr="004D6831">
        <w:rPr>
          <w:rFonts w:ascii="Chu Van An" w:hAnsi="Chu Van An" w:cs="Chu Van An"/>
          <w:position w:val="-4"/>
          <w:sz w:val="24"/>
          <w:szCs w:val="24"/>
        </w:rPr>
        <w:object w:dxaOrig="405" w:dyaOrig="330" w14:anchorId="058C6970">
          <v:shape id="_x0000_i1137" type="#_x0000_t75" style="width:20.25pt;height:16.5pt" o:ole="">
            <v:imagedata r:id="rId459" o:title=""/>
          </v:shape>
          <o:OLEObject Type="Embed" ProgID="Equation.DSMT4" ShapeID="_x0000_i1137" DrawAspect="Content" ObjectID="_1686630914" r:id="rId460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eastAsia="Times New Roman" w:hAnsi="Chu Van An" w:cs="Chu Van An"/>
          <w:sz w:val="24"/>
          <w:szCs w:val="24"/>
          <w:lang w:val="nl-NL"/>
        </w:rPr>
        <w:tab/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  <w:lang w:val="nl-NL"/>
        </w:rPr>
        <w:t xml:space="preserve">B.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435" w:dyaOrig="345" w14:anchorId="76B5B398">
          <v:shape id="_x0000_i1138" type="#_x0000_t75" style="width:21.75pt;height:17.25pt" o:ole="">
            <v:imagedata r:id="rId461" o:title=""/>
          </v:shape>
          <o:OLEObject Type="Embed" ProgID="Equation.DSMT4" ShapeID="_x0000_i1138" DrawAspect="Content" ObjectID="_1686630915" r:id="rId462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eastAsia="Times New Roman" w:hAnsi="Chu Van An" w:cs="Chu Van An"/>
          <w:sz w:val="24"/>
          <w:szCs w:val="24"/>
          <w:lang w:val="nl-NL"/>
        </w:rPr>
        <w:tab/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  <w:lang w:val="nl-NL"/>
        </w:rPr>
        <w:t xml:space="preserve">C. </w:t>
      </w: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  <w:lang w:val="nl-NL"/>
        </w:rPr>
        <w:t xml:space="preserve"> </w:t>
      </w:r>
      <w:r w:rsidRPr="004D6831">
        <w:rPr>
          <w:rFonts w:ascii="Chu Van An" w:hAnsi="Chu Van An" w:cs="Chu Van An"/>
          <w:position w:val="-4"/>
          <w:sz w:val="24"/>
          <w:szCs w:val="24"/>
        </w:rPr>
        <w:object w:dxaOrig="375" w:dyaOrig="315" w14:anchorId="33B7BA1E">
          <v:shape id="_x0000_i1139" type="#_x0000_t75" style="width:18.75pt;height:15.75pt" o:ole="">
            <v:imagedata r:id="rId463" o:title=""/>
          </v:shape>
          <o:OLEObject Type="Embed" ProgID="Equation.DSMT4" ShapeID="_x0000_i1139" DrawAspect="Content" ObjectID="_1686630916" r:id="rId464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eastAsia="Times New Roman" w:hAnsi="Chu Van An" w:cs="Chu Van An"/>
          <w:sz w:val="24"/>
          <w:szCs w:val="24"/>
          <w:lang w:val="nl-NL"/>
        </w:rPr>
        <w:tab/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  <w:lang w:val="nl-NL"/>
        </w:rPr>
        <w:t xml:space="preserve">D. </w:t>
      </w: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  <w:lang w:val="nl-NL"/>
        </w:rPr>
        <w:t xml:space="preserve">  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465" w:dyaOrig="270" w14:anchorId="2A6BD9F5">
          <v:shape id="_x0000_i1140" type="#_x0000_t75" style="width:23.25pt;height:13.5pt" o:ole="">
            <v:imagedata r:id="rId465" o:title=""/>
          </v:shape>
          <o:OLEObject Type="Embed" ProgID="Equation.DSMT4" ShapeID="_x0000_i1140" DrawAspect="Content" ObjectID="_1686630917" r:id="rId466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0B702F72" w14:textId="77777777" w:rsidR="006E6CDF" w:rsidRPr="004D6831" w:rsidRDefault="006E6CDF" w:rsidP="00DE4CA1">
      <w:pPr>
        <w:spacing w:line="240" w:lineRule="auto"/>
        <w:ind w:left="992"/>
        <w:jc w:val="center"/>
        <w:rPr>
          <w:rFonts w:ascii="Chu Van An" w:hAnsi="Chu Van An" w:cs="Chu Van An"/>
          <w:color w:val="0033CC"/>
          <w:sz w:val="24"/>
          <w:szCs w:val="24"/>
        </w:rPr>
      </w:pPr>
      <w:r w:rsidRPr="004D6831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69D8E34E" w14:textId="77777777" w:rsidR="006E6CDF" w:rsidRPr="004D6831" w:rsidRDefault="006E6CDF" w:rsidP="00DE4CA1">
      <w:pPr>
        <w:pStyle w:val="ListParagraph"/>
        <w:spacing w:line="240" w:lineRule="auto"/>
        <w:ind w:left="992"/>
        <w:contextualSpacing w:val="0"/>
        <w:jc w:val="center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53301431" wp14:editId="76837975">
            <wp:extent cx="1619250" cy="1504950"/>
            <wp:effectExtent l="0" t="0" r="0" b="0"/>
            <wp:docPr id="2124572941" name="Picture 21245729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951EB2" w14:textId="77777777" w:rsidR="006E6CDF" w:rsidRPr="004D6831" w:rsidRDefault="006E6CDF" w:rsidP="00DE4CA1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>Chọn khẳng định đúng trong các khẳng định sau.</w:t>
      </w:r>
    </w:p>
    <w:p w14:paraId="33C77A11" w14:textId="2F9869E5" w:rsidR="006E6CDF" w:rsidRPr="004D6831" w:rsidRDefault="004D6831" w:rsidP="00DE4CA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A. </w:t>
      </w:r>
      <w:r w:rsidR="006E6CDF"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6E6CDF" w:rsidRPr="004D6831">
        <w:rPr>
          <w:rFonts w:ascii="Chu Van An" w:hAnsi="Chu Van An" w:cs="Chu Van An"/>
          <w:color w:val="000000"/>
          <w:sz w:val="24"/>
          <w:szCs w:val="24"/>
        </w:rPr>
        <w:t>Hai vectơ có giá vuông góc thì cùng phương.</w:t>
      </w:r>
    </w:p>
    <w:p w14:paraId="06A2AB22" w14:textId="223EB511" w:rsidR="006E6CDF" w:rsidRPr="004D6831" w:rsidRDefault="004D6831" w:rsidP="00DE4CA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B. </w:t>
      </w:r>
      <w:r w:rsidR="006E6CDF" w:rsidRPr="004D6831">
        <w:rPr>
          <w:rFonts w:ascii="Chu Van An" w:hAnsi="Chu Van An" w:cs="Chu Van An"/>
          <w:color w:val="000000"/>
          <w:sz w:val="24"/>
          <w:szCs w:val="24"/>
        </w:rPr>
        <w:t>Hai vectơ cùng ngược hướng với véc tơ thứ ba thì ngược hướng.</w:t>
      </w:r>
    </w:p>
    <w:p w14:paraId="298BD95F" w14:textId="5DE81768" w:rsidR="006E6CDF" w:rsidRPr="004D6831" w:rsidRDefault="004D6831" w:rsidP="00DE4CA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C. </w:t>
      </w:r>
      <w:r w:rsidR="006E6CDF"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6E6CDF" w:rsidRPr="004D6831">
        <w:rPr>
          <w:rFonts w:ascii="Chu Van An" w:hAnsi="Chu Van An" w:cs="Chu Van An"/>
          <w:color w:val="000000"/>
          <w:sz w:val="24"/>
          <w:szCs w:val="24"/>
        </w:rPr>
        <w:t>Hai vectơ cùng phương thì cùng hướng.</w:t>
      </w:r>
    </w:p>
    <w:p w14:paraId="751ED6D1" w14:textId="48F5A0F7" w:rsidR="006E6CDF" w:rsidRPr="004D6831" w:rsidRDefault="004D6831" w:rsidP="00DE4CA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D. </w:t>
      </w:r>
      <w:r w:rsidR="006E6CDF"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  </w:t>
      </w:r>
      <w:r w:rsidR="006E6CDF" w:rsidRPr="004D6831">
        <w:rPr>
          <w:rFonts w:ascii="Chu Van An" w:hAnsi="Chu Van An" w:cs="Chu Van An"/>
          <w:color w:val="000000"/>
          <w:sz w:val="24"/>
          <w:szCs w:val="24"/>
        </w:rPr>
        <w:t>Hai vectơ cùng phương thì giá của chúng song song hoặc trùng nhau.</w:t>
      </w:r>
    </w:p>
    <w:p w14:paraId="3B2410CE" w14:textId="77777777" w:rsidR="006E6CDF" w:rsidRPr="004D6831" w:rsidRDefault="006E6CDF" w:rsidP="00DE4CA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71A5727E" w14:textId="77777777" w:rsidR="006E6CDF" w:rsidRPr="004D6831" w:rsidRDefault="006E6CDF" w:rsidP="00DE4CA1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Phát biểu nào sau đây </w:t>
      </w:r>
      <w:r w:rsidRPr="004D6831">
        <w:rPr>
          <w:rFonts w:ascii="Chu Van An" w:hAnsi="Chu Van An" w:cs="Chu Van An"/>
          <w:b/>
          <w:sz w:val="24"/>
          <w:szCs w:val="24"/>
        </w:rPr>
        <w:t>sai</w:t>
      </w:r>
      <w:r w:rsidRPr="004D6831">
        <w:rPr>
          <w:rFonts w:ascii="Chu Van An" w:hAnsi="Chu Van An" w:cs="Chu Van An"/>
          <w:sz w:val="24"/>
          <w:szCs w:val="24"/>
        </w:rPr>
        <w:t>?</w:t>
      </w:r>
    </w:p>
    <w:p w14:paraId="73264CCC" w14:textId="377A0C4D" w:rsidR="006E6CDF" w:rsidRPr="004D6831" w:rsidRDefault="004D6831" w:rsidP="00DE4CA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A. </w:t>
      </w:r>
      <w:r w:rsidR="006E6CDF"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6E6CDF" w:rsidRPr="004D6831">
        <w:rPr>
          <w:rFonts w:ascii="Chu Van An" w:hAnsi="Chu Van An" w:cs="Chu Van An"/>
          <w:color w:val="000000"/>
          <w:sz w:val="24"/>
          <w:szCs w:val="24"/>
        </w:rPr>
        <w:t>Hai vecto cùng hướng thì cùng phương.</w:t>
      </w:r>
    </w:p>
    <w:p w14:paraId="1F5D2639" w14:textId="71A101E4" w:rsidR="006E6CDF" w:rsidRPr="004D6831" w:rsidRDefault="004D6831" w:rsidP="00DE4CA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B. </w:t>
      </w:r>
      <w:r w:rsidR="006E6CDF" w:rsidRPr="004D6831">
        <w:rPr>
          <w:rFonts w:ascii="Chu Van An" w:hAnsi="Chu Van An" w:cs="Chu Van An"/>
          <w:sz w:val="24"/>
          <w:szCs w:val="24"/>
        </w:rPr>
        <w:t>Độ dài của vecto là khoảng cách giữa điểm đầu và điểm cuối của vecto đó.</w:t>
      </w:r>
    </w:p>
    <w:p w14:paraId="539012C7" w14:textId="6AE89EC4" w:rsidR="006E6CDF" w:rsidRPr="004D6831" w:rsidRDefault="004D6831" w:rsidP="00DE4CA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C. </w:t>
      </w:r>
      <w:r w:rsidR="006E6CDF"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6E6CDF" w:rsidRPr="004D6831">
        <w:rPr>
          <w:rFonts w:ascii="Chu Van An" w:hAnsi="Chu Van An" w:cs="Chu Van An"/>
          <w:sz w:val="24"/>
          <w:szCs w:val="24"/>
        </w:rPr>
        <w:t>Hai vecto cùng phương thì cùng hướng.</w:t>
      </w:r>
    </w:p>
    <w:p w14:paraId="592D2D5D" w14:textId="65A37DB5" w:rsidR="006E6CDF" w:rsidRPr="004D6831" w:rsidRDefault="004D6831" w:rsidP="00DE4CA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D. </w:t>
      </w:r>
      <w:r w:rsidR="006E6CDF"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  </w:t>
      </w:r>
      <w:r w:rsidR="006E6CDF" w:rsidRPr="004D6831">
        <w:rPr>
          <w:rFonts w:ascii="Chu Van An" w:hAnsi="Chu Van An" w:cs="Chu Van An"/>
          <w:sz w:val="24"/>
          <w:szCs w:val="24"/>
        </w:rPr>
        <w:t>Vecto là đoạn thẳng có hướng.</w:t>
      </w:r>
    </w:p>
    <w:p w14:paraId="35323728" w14:textId="77777777" w:rsidR="006E6CDF" w:rsidRPr="004D6831" w:rsidRDefault="006E6CDF" w:rsidP="00DE4CA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627AC25C" w14:textId="77777777" w:rsidR="006E6CDF" w:rsidRPr="004D6831" w:rsidRDefault="006E6CDF" w:rsidP="00DE4CA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>Hai vecto cùng phương thì chúng có thể cùng hướng hoặc ngược hướng.</w:t>
      </w:r>
    </w:p>
    <w:p w14:paraId="1A3F52F6" w14:textId="7FDE4536" w:rsidR="00EC5D1C" w:rsidRPr="004D6831" w:rsidRDefault="00EC5D1C" w:rsidP="00DE4CA1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4D683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4D683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4D683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22E583B" w14:textId="77777777" w:rsidR="00DE4CA1" w:rsidRPr="004D6831" w:rsidRDefault="00DE4CA1" w:rsidP="00DE4CA1">
      <w:pPr>
        <w:spacing w:line="240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16FB85FC" w14:textId="77777777" w:rsidR="00DE4CA1" w:rsidRPr="004D6831" w:rsidRDefault="00DE4CA1" w:rsidP="00DE4CA1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Với </w:t>
      </w:r>
      <w:r w:rsidRPr="004D6831">
        <w:rPr>
          <w:rFonts w:ascii="Chu Van An" w:eastAsia="Arial" w:hAnsi="Chu Van An" w:cs="Chu Van An"/>
          <w:position w:val="-4"/>
          <w:sz w:val="24"/>
          <w:szCs w:val="24"/>
          <w:lang w:val="x-none" w:eastAsia="x-none"/>
        </w:rPr>
        <w:object w:dxaOrig="420" w:dyaOrig="315" w14:anchorId="2B0E42F7">
          <v:shape id="_x0000_i2628" type="#_x0000_t75" style="width:21pt;height:15.75pt" o:ole="">
            <v:imagedata r:id="rId468" o:title=""/>
          </v:shape>
          <o:OLEObject Type="Embed" ProgID="Equation.DSMT4" ShapeID="_x0000_i2628" DrawAspect="Content" ObjectID="_1686630918" r:id="rId469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( khác vecto không) thì độ dài đoạn </w:t>
      </w:r>
      <w:r w:rsidRPr="004D6831">
        <w:rPr>
          <w:rFonts w:ascii="Chu Van An" w:eastAsia="Arial" w:hAnsi="Chu Van An" w:cs="Chu Van An"/>
          <w:position w:val="-4"/>
          <w:sz w:val="24"/>
          <w:szCs w:val="24"/>
          <w:lang w:val="x-none" w:eastAsia="x-none"/>
        </w:rPr>
        <w:object w:dxaOrig="405" w:dyaOrig="255" w14:anchorId="5D2BD5C5">
          <v:shape id="_x0000_i2629" type="#_x0000_t75" style="width:20.25pt;height:12.75pt" o:ole="">
            <v:imagedata r:id="rId470" o:title=""/>
          </v:shape>
          <o:OLEObject Type="Embed" ProgID="Equation.DSMT4" ShapeID="_x0000_i2629" DrawAspect="Content" ObjectID="_1686630919" r:id="rId471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được gọi là gì?</w:t>
      </w:r>
    </w:p>
    <w:p w14:paraId="4A4FD104" w14:textId="77777777" w:rsidR="00DE4CA1" w:rsidRPr="004D6831" w:rsidRDefault="00DE4CA1" w:rsidP="00DE4CA1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hAnsi="Chu Van An" w:cs="Chu Van An"/>
          <w:sz w:val="24"/>
          <w:szCs w:val="24"/>
        </w:rPr>
        <w:t xml:space="preserve">Giá của </w:t>
      </w:r>
      <w:r w:rsidRPr="004D6831">
        <w:rPr>
          <w:rFonts w:ascii="Chu Van An" w:eastAsia="Arial" w:hAnsi="Chu Van An" w:cs="Chu Van An"/>
          <w:position w:val="-4"/>
          <w:sz w:val="24"/>
          <w:szCs w:val="24"/>
          <w:lang w:val="x-none" w:eastAsia="x-none"/>
        </w:rPr>
        <w:object w:dxaOrig="405" w:dyaOrig="315" w14:anchorId="75B4D0D0">
          <v:shape id="_x0000_i2630" type="#_x0000_t75" style="width:20.25pt;height:15.75pt" o:ole="">
            <v:imagedata r:id="rId472" o:title=""/>
          </v:shape>
          <o:OLEObject Type="Embed" ProgID="Equation.DSMT4" ShapeID="_x0000_i2630" DrawAspect="Content" ObjectID="_1686630920" r:id="rId473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B</w:t>
      </w: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hAnsi="Chu Van An" w:cs="Chu Van An"/>
          <w:sz w:val="24"/>
          <w:szCs w:val="24"/>
        </w:rPr>
        <w:t xml:space="preserve">Độ dài của </w:t>
      </w:r>
      <w:r w:rsidRPr="004D6831">
        <w:rPr>
          <w:rFonts w:ascii="Chu Van An" w:eastAsia="Arial" w:hAnsi="Chu Van An" w:cs="Chu Van An"/>
          <w:position w:val="-4"/>
          <w:sz w:val="24"/>
          <w:szCs w:val="24"/>
          <w:lang w:val="x-none" w:eastAsia="x-none"/>
        </w:rPr>
        <w:object w:dxaOrig="405" w:dyaOrig="315" w14:anchorId="34BBAB22">
          <v:shape id="_x0000_i2631" type="#_x0000_t75" style="width:20.25pt;height:15.75pt" o:ole="">
            <v:imagedata r:id="rId472" o:title=""/>
          </v:shape>
          <o:OLEObject Type="Embed" ProgID="Equation.DSMT4" ShapeID="_x0000_i2631" DrawAspect="Content" ObjectID="_1686630921" r:id="rId474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4D6831">
        <w:rPr>
          <w:rFonts w:ascii="Chu Van An" w:hAnsi="Chu Van An" w:cs="Chu Van An"/>
          <w:sz w:val="24"/>
          <w:szCs w:val="24"/>
        </w:rPr>
        <w:t xml:space="preserve">Phương của </w:t>
      </w:r>
      <w:r w:rsidRPr="004D6831">
        <w:rPr>
          <w:rFonts w:ascii="Chu Van An" w:eastAsia="Arial" w:hAnsi="Chu Van An" w:cs="Chu Van An"/>
          <w:position w:val="-4"/>
          <w:sz w:val="24"/>
          <w:szCs w:val="24"/>
          <w:lang w:val="x-none" w:eastAsia="x-none"/>
        </w:rPr>
        <w:object w:dxaOrig="405" w:dyaOrig="315" w14:anchorId="1EA0FCAA">
          <v:shape id="_x0000_i2632" type="#_x0000_t75" style="width:20.25pt;height:15.75pt" o:ole="">
            <v:imagedata r:id="rId472" o:title=""/>
          </v:shape>
          <o:OLEObject Type="Embed" ProgID="Equation.DSMT4" ShapeID="_x0000_i2632" DrawAspect="Content" ObjectID="_1686630922" r:id="rId475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4D6831">
        <w:rPr>
          <w:rFonts w:ascii="Chu Van An" w:hAnsi="Chu Van An" w:cs="Chu Van An"/>
          <w:sz w:val="24"/>
          <w:szCs w:val="24"/>
        </w:rPr>
        <w:t xml:space="preserve">Hướng của </w:t>
      </w:r>
      <w:r w:rsidRPr="004D6831">
        <w:rPr>
          <w:rFonts w:ascii="Chu Van An" w:eastAsia="Arial" w:hAnsi="Chu Van An" w:cs="Chu Van An"/>
          <w:position w:val="-4"/>
          <w:sz w:val="24"/>
          <w:szCs w:val="24"/>
          <w:lang w:val="x-none" w:eastAsia="x-none"/>
        </w:rPr>
        <w:object w:dxaOrig="405" w:dyaOrig="315" w14:anchorId="2109B9E9">
          <v:shape id="_x0000_i2633" type="#_x0000_t75" style="width:20.25pt;height:15.75pt" o:ole="">
            <v:imagedata r:id="rId472" o:title=""/>
          </v:shape>
          <o:OLEObject Type="Embed" ProgID="Equation.DSMT4" ShapeID="_x0000_i2633" DrawAspect="Content" ObjectID="_1686630923" r:id="rId476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73125054" w14:textId="77777777" w:rsidR="00DE4CA1" w:rsidRPr="004D6831" w:rsidRDefault="00DE4CA1" w:rsidP="00DE4CA1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20A0AA77" w14:textId="77777777" w:rsidR="00DE4CA1" w:rsidRPr="004D6831" w:rsidRDefault="00DE4CA1" w:rsidP="00DE4CA1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4D6831">
        <w:rPr>
          <w:rFonts w:ascii="Chu Van An" w:hAnsi="Chu Van An" w:cs="Chu Van An"/>
          <w:b/>
          <w:sz w:val="24"/>
          <w:szCs w:val="24"/>
        </w:rPr>
        <w:t>Chọn B</w:t>
      </w:r>
    </w:p>
    <w:p w14:paraId="4EB86C20" w14:textId="77777777" w:rsidR="00DE4CA1" w:rsidRPr="004D6831" w:rsidRDefault="00DE4CA1" w:rsidP="00DE4CA1">
      <w:pPr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D6831">
        <w:rPr>
          <w:rFonts w:ascii="Chu Van An" w:hAnsi="Chu Van An" w:cs="Chu Van An"/>
          <w:sz w:val="24"/>
          <w:szCs w:val="24"/>
          <w:lang w:val="fr-FR"/>
        </w:rPr>
        <w:t xml:space="preserve">Vectơ có điểm đầu là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0D2DE34F">
          <v:shape id="_x0000_i2634" type="#_x0000_t75" style="width:12pt;height:12.75pt" o:ole="">
            <v:imagedata r:id="rId477" o:title=""/>
          </v:shape>
          <o:OLEObject Type="Embed" ProgID="Equation.DSMT4" ShapeID="_x0000_i2634" DrawAspect="Content" ObjectID="_1686630924" r:id="rId478"/>
        </w:object>
      </w:r>
      <w:r w:rsidRPr="004D6831">
        <w:rPr>
          <w:rFonts w:ascii="Chu Van An" w:hAnsi="Chu Van An" w:cs="Chu Van An"/>
          <w:sz w:val="24"/>
          <w:szCs w:val="24"/>
          <w:lang w:val="fr-FR"/>
        </w:rPr>
        <w:t xml:space="preserve">, điểm cuối là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34760200">
          <v:shape id="_x0000_i2635" type="#_x0000_t75" style="width:12pt;height:12.75pt" o:ole="">
            <v:imagedata r:id="rId479" o:title=""/>
          </v:shape>
          <o:OLEObject Type="Embed" ProgID="Equation.DSMT4" ShapeID="_x0000_i2635" DrawAspect="Content" ObjectID="_1686630925" r:id="rId480"/>
        </w:object>
      </w:r>
      <w:r w:rsidRPr="004D6831">
        <w:rPr>
          <w:rFonts w:ascii="Chu Van An" w:hAnsi="Chu Van An" w:cs="Chu Van An"/>
          <w:sz w:val="24"/>
          <w:szCs w:val="24"/>
          <w:lang w:val="fr-FR"/>
        </w:rPr>
        <w:t>được kí hiệu là</w:t>
      </w:r>
    </w:p>
    <w:p w14:paraId="1418D9C0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2E378B99">
          <v:shape id="_x0000_i2636" type="#_x0000_t75" style="width:20.25pt;height:12.75pt" o:ole="">
            <v:imagedata r:id="rId481" o:title=""/>
          </v:shape>
          <o:OLEObject Type="Embed" ProgID="Equation.DSMT4" ShapeID="_x0000_i2636" DrawAspect="Content" ObjectID="_1686630926" r:id="rId482"/>
        </w:object>
      </w:r>
      <w:r w:rsidRPr="004D6831">
        <w:rPr>
          <w:rFonts w:ascii="Chu Van An" w:hAnsi="Chu Van An" w:cs="Chu Van An"/>
          <w:sz w:val="24"/>
          <w:szCs w:val="24"/>
          <w:lang w:val="fr-FR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B</w: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315" w14:anchorId="23F33F01">
          <v:shape id="_x0000_i2637" type="#_x0000_t75" style="width:20.25pt;height:15.75pt" o:ole="">
            <v:imagedata r:id="rId483" o:title=""/>
          </v:shape>
          <o:OLEObject Type="Embed" ProgID="Equation.DSMT4" ShapeID="_x0000_i2637" DrawAspect="Content" ObjectID="_1686630927" r:id="rId484"/>
        </w:object>
      </w:r>
      <w:r w:rsidRPr="004D6831">
        <w:rPr>
          <w:rFonts w:ascii="Chu Van An" w:hAnsi="Chu Van An" w:cs="Chu Van An"/>
          <w:sz w:val="24"/>
          <w:szCs w:val="24"/>
          <w:lang w:val="fr-FR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4D6831">
        <w:rPr>
          <w:rFonts w:ascii="Chu Van An" w:eastAsia="Times New Roman" w:hAnsi="Chu Van An" w:cs="Chu Van An"/>
          <w:position w:val="-18"/>
          <w:sz w:val="24"/>
          <w:szCs w:val="24"/>
        </w:rPr>
        <w:object w:dxaOrig="480" w:dyaOrig="480" w14:anchorId="45C4DBB6">
          <v:shape id="_x0000_i2638" type="#_x0000_t75" style="width:24pt;height:24pt" o:ole="">
            <v:imagedata r:id="rId485" o:title=""/>
          </v:shape>
          <o:OLEObject Type="Embed" ProgID="Equation.DSMT4" ShapeID="_x0000_i2638" DrawAspect="Content" ObjectID="_1686630928" r:id="rId486"/>
        </w:object>
      </w:r>
      <w:r w:rsidRPr="004D6831">
        <w:rPr>
          <w:rFonts w:ascii="Chu Van An" w:hAnsi="Chu Van An" w:cs="Chu Van An"/>
          <w:sz w:val="24"/>
          <w:szCs w:val="24"/>
          <w:lang w:val="fr-FR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375" w:dyaOrig="315" w14:anchorId="2C2DA07F">
          <v:shape id="_x0000_i2639" type="#_x0000_t75" style="width:18.75pt;height:15.75pt" o:ole="">
            <v:imagedata r:id="rId487" o:title=""/>
          </v:shape>
          <o:OLEObject Type="Embed" ProgID="Equation.DSMT4" ShapeID="_x0000_i2639" DrawAspect="Content" ObjectID="_1686630929" r:id="rId488"/>
        </w:object>
      </w:r>
      <w:r w:rsidRPr="004D6831">
        <w:rPr>
          <w:rFonts w:ascii="Chu Van An" w:hAnsi="Chu Van An" w:cs="Chu Van An"/>
          <w:sz w:val="24"/>
          <w:szCs w:val="24"/>
          <w:lang w:val="fr-FR"/>
        </w:rPr>
        <w:t>.</w:t>
      </w:r>
    </w:p>
    <w:p w14:paraId="1866513A" w14:textId="77777777" w:rsidR="00DE4CA1" w:rsidRPr="004D6831" w:rsidRDefault="00DE4CA1" w:rsidP="00DE4CA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4D6831">
        <w:rPr>
          <w:rFonts w:ascii="Chu Van An" w:hAnsi="Chu Van An" w:cs="Chu Van An"/>
          <w:b/>
          <w:color w:val="800080"/>
          <w:sz w:val="24"/>
          <w:szCs w:val="24"/>
          <w:lang w:val="fr-FR"/>
        </w:rPr>
        <w:t>Lời giải</w:t>
      </w:r>
    </w:p>
    <w:p w14:paraId="2846D392" w14:textId="77777777" w:rsidR="00DE4CA1" w:rsidRPr="004D6831" w:rsidRDefault="00DE4CA1" w:rsidP="00DE4CA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B</w:t>
      </w:r>
    </w:p>
    <w:p w14:paraId="402F560A" w14:textId="77777777" w:rsidR="00DE4CA1" w:rsidRPr="004D6831" w:rsidRDefault="00DE4CA1" w:rsidP="00DE4CA1">
      <w:pPr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>Khẳng định nào sau đây đúng?</w:t>
      </w:r>
    </w:p>
    <w:p w14:paraId="73049AD7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hAnsi="Chu Van An" w:cs="Chu Van An"/>
          <w:sz w:val="24"/>
          <w:szCs w:val="24"/>
        </w:rPr>
        <w:t>Hai véc tơ gọi là đối nhau nếu chúng có cùng độ dài.</w:t>
      </w:r>
    </w:p>
    <w:p w14:paraId="12B528D0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hAnsi="Chu Van An" w:cs="Chu Van An"/>
          <w:sz w:val="24"/>
          <w:szCs w:val="24"/>
        </w:rPr>
        <w:t>Hai véc tơ gọi là đối nhau nếu chúng ngược hướng và có cùng độ dài.</w:t>
      </w:r>
    </w:p>
    <w:p w14:paraId="4AEB6D08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D6831">
        <w:rPr>
          <w:rFonts w:ascii="Chu Van An" w:hAnsi="Chu Van An" w:cs="Chu Van An"/>
          <w:sz w:val="24"/>
          <w:szCs w:val="24"/>
        </w:rPr>
        <w:t>Hai véc tơ gọi là đối nhau nếu chúng ngược hướng.</w:t>
      </w:r>
    </w:p>
    <w:p w14:paraId="44C2B1F5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D. </w:t>
      </w:r>
      <w:r w:rsidRPr="004D6831">
        <w:rPr>
          <w:rFonts w:ascii="Chu Van An" w:hAnsi="Chu Van An" w:cs="Chu Van An"/>
          <w:sz w:val="24"/>
          <w:szCs w:val="24"/>
        </w:rPr>
        <w:t>Hai véc tơ gọi là đối nhau nếu chúng cùng phương và cùng độ dài.</w:t>
      </w:r>
    </w:p>
    <w:p w14:paraId="7C31ECFA" w14:textId="77777777" w:rsidR="00DE4CA1" w:rsidRPr="004D6831" w:rsidRDefault="00DE4CA1" w:rsidP="00DE4CA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sz w:val="24"/>
          <w:szCs w:val="24"/>
        </w:rPr>
        <w:t>Lời giải</w:t>
      </w:r>
    </w:p>
    <w:p w14:paraId="225D1F05" w14:textId="77777777" w:rsidR="00DE4CA1" w:rsidRPr="004D6831" w:rsidRDefault="00DE4CA1" w:rsidP="00DE4CA1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D6831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697BC161" w14:textId="77777777" w:rsidR="00DE4CA1" w:rsidRPr="004D6831" w:rsidRDefault="00DE4CA1" w:rsidP="00DE4CA1">
      <w:pPr>
        <w:spacing w:line="240" w:lineRule="auto"/>
        <w:ind w:left="992"/>
        <w:rPr>
          <w:rFonts w:ascii="Chu Van An" w:eastAsia="Times New Rom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>Theo định nghĩa hai véc tơ đối nhau.</w:t>
      </w:r>
    </w:p>
    <w:p w14:paraId="4BB699C7" w14:textId="77777777" w:rsidR="00DE4CA1" w:rsidRPr="004D6831" w:rsidRDefault="00DE4CA1" w:rsidP="00DE4CA1">
      <w:pPr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Từ hai điểm phân biệt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  <w:lang w:val="en-GB"/>
        </w:rPr>
        <w:object w:dxaOrig="495" w:dyaOrig="315" w14:anchorId="6D72F7A2">
          <v:shape id="_x0000_i2640" type="#_x0000_t75" style="width:24.75pt;height:15.75pt" o:ole="">
            <v:imagedata r:id="rId489" o:title=""/>
          </v:shape>
          <o:OLEObject Type="Embed" ProgID="Equation.DSMT4" ShapeID="_x0000_i2640" DrawAspect="Content" ObjectID="_1686630930" r:id="rId490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xác định được bao nhiêu vectơ khác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  <w:lang w:val="en-GB"/>
        </w:rPr>
        <w:object w:dxaOrig="195" w:dyaOrig="345" w14:anchorId="6E92F756">
          <v:shape id="_x0000_i2641" type="#_x0000_t75" style="width:9.75pt;height:17.25pt" o:ole="">
            <v:imagedata r:id="rId491" o:title=""/>
          </v:shape>
          <o:OLEObject Type="Embed" ProgID="Equation.DSMT4" ShapeID="_x0000_i2641" DrawAspect="Content" ObjectID="_1686630931" r:id="rId492"/>
        </w:object>
      </w:r>
      <w:r w:rsidRPr="004D6831">
        <w:rPr>
          <w:rFonts w:ascii="Chu Van An" w:hAnsi="Chu Van An" w:cs="Chu Van An"/>
          <w:sz w:val="24"/>
          <w:szCs w:val="24"/>
        </w:rPr>
        <w:t>?</w:t>
      </w:r>
    </w:p>
    <w:p w14:paraId="37364494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position w:val="-6"/>
          <w:sz w:val="24"/>
          <w:szCs w:val="24"/>
          <w:lang w:val="en-GB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lang w:val="en-GB"/>
        </w:rPr>
        <w:t xml:space="preserve">A.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  <w:lang w:val="en-GB"/>
        </w:rPr>
        <w:object w:dxaOrig="165" w:dyaOrig="285" w14:anchorId="17279741">
          <v:shape id="_x0000_i2642" type="#_x0000_t75" style="width:8.25pt;height:14.25pt" o:ole="">
            <v:imagedata r:id="rId493" o:title=""/>
          </v:shape>
          <o:OLEObject Type="Embed" ProgID="Equation.DSMT4" ShapeID="_x0000_i2642" DrawAspect="Content" ObjectID="_1686630932" r:id="rId494"/>
        </w:object>
      </w:r>
      <w:r w:rsidRPr="004D6831">
        <w:rPr>
          <w:rFonts w:ascii="Chu Van An" w:hAnsi="Chu Van An" w:cs="Chu Van An"/>
          <w:sz w:val="24"/>
          <w:szCs w:val="24"/>
          <w:lang w:val="en-GB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en-GB"/>
        </w:rPr>
        <w:tab/>
        <w:t xml:space="preserve">B.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  <w:lang w:val="en-GB"/>
        </w:rPr>
        <w:object w:dxaOrig="135" w:dyaOrig="255" w14:anchorId="64E25993">
          <v:shape id="_x0000_i2643" type="#_x0000_t75" style="width:6.75pt;height:12.75pt" o:ole="">
            <v:imagedata r:id="rId495" o:title=""/>
          </v:shape>
          <o:OLEObject Type="Embed" ProgID="Equation.DSMT4" ShapeID="_x0000_i2643" DrawAspect="Content" ObjectID="_1686630933" r:id="rId496"/>
        </w:object>
      </w:r>
      <w:r w:rsidRPr="004D6831">
        <w:rPr>
          <w:rFonts w:ascii="Chu Van An" w:hAnsi="Chu Van An" w:cs="Chu Van An"/>
          <w:sz w:val="24"/>
          <w:szCs w:val="24"/>
          <w:lang w:val="en-GB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en-GB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  <w:lang w:val="en-GB"/>
        </w:rPr>
        <w:t>C</w: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en-GB"/>
        </w:rPr>
        <w:t xml:space="preserve">.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  <w:lang w:val="en-GB"/>
        </w:rPr>
        <w:object w:dxaOrig="195" w:dyaOrig="255" w14:anchorId="5A9348BF">
          <v:shape id="_x0000_i2644" type="#_x0000_t75" style="width:9.75pt;height:12.75pt" o:ole="">
            <v:imagedata r:id="rId497" o:title=""/>
          </v:shape>
          <o:OLEObject Type="Embed" ProgID="Equation.DSMT4" ShapeID="_x0000_i2644" DrawAspect="Content" ObjectID="_1686630934" r:id="rId498"/>
        </w:object>
      </w:r>
      <w:r w:rsidRPr="004D6831">
        <w:rPr>
          <w:rFonts w:ascii="Chu Van An" w:hAnsi="Chu Van An" w:cs="Chu Van An"/>
          <w:sz w:val="24"/>
          <w:szCs w:val="24"/>
          <w:lang w:val="en-GB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en-GB"/>
        </w:rPr>
        <w:tab/>
        <w:t xml:space="preserve">D.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  <w:lang w:val="en-GB"/>
        </w:rPr>
        <w:object w:dxaOrig="195" w:dyaOrig="255" w14:anchorId="5F5ABA40">
          <v:shape id="_x0000_i2645" type="#_x0000_t75" style="width:9.75pt;height:12.75pt" o:ole="">
            <v:imagedata r:id="rId499" o:title=""/>
          </v:shape>
          <o:OLEObject Type="Embed" ProgID="Equation.DSMT4" ShapeID="_x0000_i2645" DrawAspect="Content" ObjectID="_1686630935" r:id="rId500"/>
        </w:object>
      </w:r>
      <w:r w:rsidRPr="004D6831">
        <w:rPr>
          <w:rFonts w:ascii="Chu Van An" w:hAnsi="Chu Van An" w:cs="Chu Van An"/>
          <w:sz w:val="24"/>
          <w:szCs w:val="24"/>
          <w:lang w:val="en-GB"/>
        </w:rPr>
        <w:t>.</w:t>
      </w:r>
    </w:p>
    <w:p w14:paraId="37F1C113" w14:textId="77777777" w:rsidR="00DE4CA1" w:rsidRPr="004D6831" w:rsidRDefault="00DE4CA1" w:rsidP="00DE4CA1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3333FF"/>
          <w:sz w:val="24"/>
          <w:szCs w:val="24"/>
          <w:lang w:eastAsia="en-GB"/>
        </w:rPr>
      </w:pPr>
      <w:r w:rsidRPr="004D6831">
        <w:rPr>
          <w:rFonts w:ascii="Chu Van An" w:hAnsi="Chu Van An" w:cs="Chu Van An"/>
          <w:b/>
          <w:bCs/>
          <w:color w:val="800080"/>
          <w:sz w:val="24"/>
          <w:szCs w:val="24"/>
          <w:lang w:val="vi-VN" w:eastAsia="en-GB"/>
        </w:rPr>
        <w:t>Lời giải</w:t>
      </w:r>
    </w:p>
    <w:p w14:paraId="5088D18A" w14:textId="77777777" w:rsidR="00DE4CA1" w:rsidRPr="004D6831" w:rsidRDefault="00DE4CA1" w:rsidP="00DE4CA1">
      <w:pPr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4D6831">
        <w:rPr>
          <w:rFonts w:ascii="Chu Van An" w:eastAsia="Calibri" w:hAnsi="Chu Van An" w:cs="Chu Van An"/>
          <w:b/>
          <w:sz w:val="24"/>
          <w:szCs w:val="24"/>
          <w:lang w:val="vi-VN"/>
        </w:rPr>
        <w:t>Chọn C</w:t>
      </w:r>
    </w:p>
    <w:p w14:paraId="2BDB7A98" w14:textId="77777777" w:rsidR="00DE4CA1" w:rsidRPr="004D6831" w:rsidRDefault="00DE4CA1" w:rsidP="00DE4CA1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eastAsia="Arial" w:hAnsi="Chu Van An" w:cs="Chu Van An"/>
          <w:b/>
          <w:color w:val="800080"/>
          <w:sz w:val="24"/>
          <w:szCs w:val="24"/>
          <w:lang w:val="x-none"/>
        </w:rPr>
      </w:pPr>
      <w:r w:rsidRPr="004D6831">
        <w:rPr>
          <w:rFonts w:ascii="Chu Van An" w:hAnsi="Chu Van An" w:cs="Chu Van An"/>
          <w:sz w:val="24"/>
          <w:szCs w:val="24"/>
        </w:rPr>
        <w:t xml:space="preserve">Vectơ có điểm đầu là </w:t>
      </w:r>
      <w:r w:rsidRPr="004D6831">
        <w:rPr>
          <w:rFonts w:ascii="Chu Van An" w:eastAsia="Arial" w:hAnsi="Chu Van An" w:cs="Chu Van An"/>
          <w:position w:val="-4"/>
          <w:sz w:val="24"/>
          <w:szCs w:val="24"/>
          <w:lang w:val="x-none" w:eastAsia="x-none"/>
        </w:rPr>
        <w:object w:dxaOrig="255" w:dyaOrig="255" w14:anchorId="36A8148C">
          <v:shape id="_x0000_i2646" type="#_x0000_t75" style="width:12.75pt;height:12.75pt" o:ole="">
            <v:imagedata r:id="rId501" o:title=""/>
          </v:shape>
          <o:OLEObject Type="Embed" ProgID="Equation.DSMT4" ShapeID="_x0000_i2646" DrawAspect="Content" ObjectID="_1686630936" r:id="rId502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điểm cuối là </w:t>
      </w:r>
      <w:r w:rsidRPr="004D6831">
        <w:rPr>
          <w:rFonts w:ascii="Chu Van An" w:eastAsia="Arial" w:hAnsi="Chu Van An" w:cs="Chu Van An"/>
          <w:position w:val="-4"/>
          <w:sz w:val="24"/>
          <w:szCs w:val="24"/>
          <w:lang w:val="x-none" w:eastAsia="x-none"/>
        </w:rPr>
        <w:object w:dxaOrig="240" w:dyaOrig="255" w14:anchorId="69291CE4">
          <v:shape id="_x0000_i2647" type="#_x0000_t75" style="width:12pt;height:12.75pt" o:ole="">
            <v:imagedata r:id="rId503" o:title=""/>
          </v:shape>
          <o:OLEObject Type="Embed" ProgID="Equation.DSMT4" ShapeID="_x0000_i2647" DrawAspect="Content" ObjectID="_1686630937" r:id="rId504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được kí hiệu như thế nào?</w:t>
      </w:r>
    </w:p>
    <w:p w14:paraId="1DFADC6F" w14:textId="77777777" w:rsidR="00DE4CA1" w:rsidRPr="004D6831" w:rsidRDefault="00DE4CA1" w:rsidP="00DE4CA1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eastAsia="Arial" w:hAnsi="Chu Van An" w:cs="Chu Van An"/>
          <w:position w:val="-18"/>
          <w:sz w:val="24"/>
          <w:szCs w:val="24"/>
          <w:lang w:val="x-none" w:eastAsia="x-none"/>
        </w:rPr>
        <w:object w:dxaOrig="495" w:dyaOrig="465" w14:anchorId="69465574">
          <v:shape id="_x0000_i2648" type="#_x0000_t75" style="width:24.75pt;height:23.25pt" o:ole="">
            <v:imagedata r:id="rId505" o:title=""/>
          </v:shape>
          <o:OLEObject Type="Embed" ProgID="Equation.DSMT4" ShapeID="_x0000_i2648" DrawAspect="Content" ObjectID="_1686630938" r:id="rId506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4D6831">
        <w:rPr>
          <w:rFonts w:ascii="Chu Van An" w:eastAsia="Arial" w:hAnsi="Chu Van An" w:cs="Chu Van An"/>
          <w:position w:val="-4"/>
          <w:sz w:val="24"/>
          <w:szCs w:val="24"/>
          <w:lang w:val="x-none" w:eastAsia="x-none"/>
        </w:rPr>
        <w:object w:dxaOrig="405" w:dyaOrig="330" w14:anchorId="4A49424B">
          <v:shape id="_x0000_i2649" type="#_x0000_t75" style="width:20.25pt;height:16.5pt" o:ole="">
            <v:imagedata r:id="rId507" o:title=""/>
          </v:shape>
          <o:OLEObject Type="Embed" ProgID="Equation.DSMT4" ShapeID="_x0000_i2649" DrawAspect="Content" ObjectID="_1686630939" r:id="rId508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eastAsia="Arial" w:hAnsi="Chu Van An" w:cs="Chu Van An"/>
          <w:position w:val="-4"/>
          <w:sz w:val="24"/>
          <w:szCs w:val="24"/>
          <w:lang w:val="x-none" w:eastAsia="x-none"/>
        </w:rPr>
        <w:object w:dxaOrig="420" w:dyaOrig="330" w14:anchorId="77811A73">
          <v:shape id="_x0000_i2650" type="#_x0000_t75" style="width:21pt;height:16.5pt" o:ole="">
            <v:imagedata r:id="rId509" o:title=""/>
          </v:shape>
          <o:OLEObject Type="Embed" ProgID="Equation.DSMT4" ShapeID="_x0000_i2650" DrawAspect="Content" ObjectID="_1686630940" r:id="rId510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4D6831">
        <w:rPr>
          <w:rFonts w:ascii="Chu Van An" w:eastAsia="Arial" w:hAnsi="Chu Van An" w:cs="Chu Van An"/>
          <w:position w:val="-4"/>
          <w:sz w:val="24"/>
          <w:szCs w:val="24"/>
          <w:lang w:val="x-none" w:eastAsia="x-none"/>
        </w:rPr>
        <w:object w:dxaOrig="420" w:dyaOrig="270" w14:anchorId="2EE09A80">
          <v:shape id="_x0000_i2651" type="#_x0000_t75" style="width:21pt;height:13.5pt" o:ole="">
            <v:imagedata r:id="rId511" o:title=""/>
          </v:shape>
          <o:OLEObject Type="Embed" ProgID="Equation.DSMT4" ShapeID="_x0000_i2651" DrawAspect="Content" ObjectID="_1686630941" r:id="rId512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3BE73F2E" w14:textId="77777777" w:rsidR="00DE4CA1" w:rsidRPr="004D6831" w:rsidRDefault="00DE4CA1" w:rsidP="00DE4CA1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316F8BAC" w14:textId="77777777" w:rsidR="00DE4CA1" w:rsidRPr="004D6831" w:rsidRDefault="00DE4CA1" w:rsidP="00DE4CA1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4D6831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1F4E15A9" w14:textId="77777777" w:rsidR="00DE4CA1" w:rsidRPr="004D6831" w:rsidRDefault="00DE4CA1" w:rsidP="00DE4CA1">
      <w:pPr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Mệnh đề nào dưới đây </w:t>
      </w:r>
      <w:r w:rsidRPr="004D6831">
        <w:rPr>
          <w:rFonts w:ascii="Chu Van An" w:hAnsi="Chu Van An" w:cs="Chu Van An"/>
          <w:b/>
          <w:sz w:val="24"/>
          <w:szCs w:val="24"/>
        </w:rPr>
        <w:t>đúng</w:t>
      </w:r>
      <w:r w:rsidRPr="004D6831">
        <w:rPr>
          <w:rFonts w:ascii="Chu Van An" w:hAnsi="Chu Van An" w:cs="Chu Van An"/>
          <w:sz w:val="24"/>
          <w:szCs w:val="24"/>
        </w:rPr>
        <w:t>?</w:t>
      </w:r>
    </w:p>
    <w:p w14:paraId="11A1B583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hAnsi="Chu Van An" w:cs="Chu Van An"/>
          <w:sz w:val="24"/>
          <w:szCs w:val="24"/>
        </w:rPr>
        <w:t xml:space="preserve">Hai vectơ cùng phương với một vectơ thứ ba khác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360" w14:anchorId="7993E98D">
          <v:shape id="_x0000_i2652" type="#_x0000_t75" style="width:9.75pt;height:18pt" o:ole="">
            <v:imagedata r:id="rId513" o:title=""/>
          </v:shape>
          <o:OLEObject Type="Embed" ProgID="Equation.DSMT4" ShapeID="_x0000_i2652" DrawAspect="Content" ObjectID="_1686630942" r:id="rId514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thì cùng phương.</w:t>
      </w:r>
    </w:p>
    <w:p w14:paraId="03BD1026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4D6831">
        <w:rPr>
          <w:rFonts w:ascii="Chu Van An" w:hAnsi="Chu Van An" w:cs="Chu Van An"/>
          <w:sz w:val="24"/>
          <w:szCs w:val="24"/>
        </w:rPr>
        <w:t>Hai vectơ ngược hướng với một vectơ thứ ba thì cùng hướng.</w:t>
      </w:r>
    </w:p>
    <w:p w14:paraId="07214611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D6831">
        <w:rPr>
          <w:rFonts w:ascii="Chu Van An" w:hAnsi="Chu Van An" w:cs="Chu Van An"/>
          <w:sz w:val="24"/>
          <w:szCs w:val="24"/>
        </w:rPr>
        <w:t>Hai vectơ cùng phương với một vectơ thứ ba thì cùng phương.</w:t>
      </w:r>
    </w:p>
    <w:p w14:paraId="2289BFDC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4D6831">
        <w:rPr>
          <w:rFonts w:ascii="Chu Van An" w:hAnsi="Chu Van An" w:cs="Chu Van An"/>
          <w:sz w:val="24"/>
          <w:szCs w:val="24"/>
        </w:rPr>
        <w:t>Hai vectơ cùng phương với một vectơ thứ ba thì cùng hướng.</w:t>
      </w:r>
    </w:p>
    <w:p w14:paraId="199231EB" w14:textId="77777777" w:rsidR="00DE4CA1" w:rsidRPr="004D6831" w:rsidRDefault="00DE4CA1" w:rsidP="00DE4CA1">
      <w:pPr>
        <w:spacing w:line="240" w:lineRule="auto"/>
        <w:ind w:left="992"/>
        <w:jc w:val="center"/>
        <w:rPr>
          <w:rFonts w:ascii="Chu Van An" w:hAnsi="Chu Van An" w:cs="Chu Van An"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1891B36E" w14:textId="77777777" w:rsidR="00DE4CA1" w:rsidRPr="004D6831" w:rsidRDefault="00DE4CA1" w:rsidP="00DE4CA1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eastAsia="Calibri" w:hAnsi="Chu Van An" w:cs="Chu Van An"/>
          <w:b/>
          <w:sz w:val="24"/>
          <w:szCs w:val="24"/>
        </w:rPr>
        <w:t>Chọn A</w:t>
      </w:r>
    </w:p>
    <w:p w14:paraId="289D3923" w14:textId="77777777" w:rsidR="00DE4CA1" w:rsidRPr="004D6831" w:rsidRDefault="00DE4CA1" w:rsidP="00DE4CA1">
      <w:pPr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Cho 3 điểm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735" w:dyaOrig="315" w14:anchorId="3A73CA3F">
          <v:shape id="_x0000_i2653" type="#_x0000_t75" style="width:36.75pt;height:15.75pt" o:ole="">
            <v:imagedata r:id="rId515" o:title=""/>
          </v:shape>
          <o:OLEObject Type="Embed" ProgID="Equation.DSMT4" ShapeID="_x0000_i2653" DrawAspect="Content" ObjectID="_1686630943" r:id="rId516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không thẳng hàng. Có bao nhiêu vectơ khác vectơ không, có điểm đầu và điểm cuối là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510" w:dyaOrig="315" w14:anchorId="0722AED4">
          <v:shape id="_x0000_i2654" type="#_x0000_t75" style="width:25.5pt;height:15.75pt" o:ole="">
            <v:imagedata r:id="rId517" o:title=""/>
          </v:shape>
          <o:OLEObject Type="Embed" ProgID="Equation.DSMT4" ShapeID="_x0000_i2654" DrawAspect="Content" ObjectID="_1686630944" r:id="rId518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hoặc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85" w14:anchorId="5899A99F">
          <v:shape id="_x0000_i2655" type="#_x0000_t75" style="width:18.75pt;height:14.25pt" o:ole="">
            <v:imagedata r:id="rId519" o:title=""/>
          </v:shape>
          <o:OLEObject Type="Embed" ProgID="Equation.DSMT4" ShapeID="_x0000_i2655" DrawAspect="Content" ObjectID="_1686630945" r:id="rId520"/>
        </w:object>
      </w:r>
    </w:p>
    <w:p w14:paraId="32A5B3B4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1A0D11DB">
          <v:shape id="_x0000_i2656" type="#_x0000_t75" style="width:9pt;height:14.25pt" o:ole="">
            <v:imagedata r:id="rId521" o:title=""/>
          </v:shape>
          <o:OLEObject Type="Embed" ProgID="Equation.DSMT4" ShapeID="_x0000_i2656" DrawAspect="Content" ObjectID="_1686630946" r:id="rId522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0272B0EA">
          <v:shape id="_x0000_i2657" type="#_x0000_t75" style="width:9pt;height:14.25pt" o:ole="">
            <v:imagedata r:id="rId523" o:title=""/>
          </v:shape>
          <o:OLEObject Type="Embed" ProgID="Equation.DSMT4" ShapeID="_x0000_i2657" DrawAspect="Content" ObjectID="_1686630947" r:id="rId524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04F9B6E3">
          <v:shape id="_x0000_i2658" type="#_x0000_t75" style="width:9.75pt;height:14.25pt" o:ole="">
            <v:imagedata r:id="rId525" o:title=""/>
          </v:shape>
          <o:OLEObject Type="Embed" ProgID="Equation.DSMT4" ShapeID="_x0000_i2658" DrawAspect="Content" ObjectID="_1686630948" r:id="rId526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7AE9C694">
          <v:shape id="_x0000_i2659" type="#_x0000_t75" style="width:9pt;height:14.25pt" o:ole="">
            <v:imagedata r:id="rId527" o:title=""/>
          </v:shape>
          <o:OLEObject Type="Embed" ProgID="Equation.DSMT4" ShapeID="_x0000_i2659" DrawAspect="Content" ObjectID="_1686630949" r:id="rId528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19EBDEE1" w14:textId="77777777" w:rsidR="00DE4CA1" w:rsidRPr="004D6831" w:rsidRDefault="00DE4CA1" w:rsidP="00DE4CA1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08D21317" w14:textId="77777777" w:rsidR="00DE4CA1" w:rsidRPr="004D6831" w:rsidRDefault="00DE4CA1" w:rsidP="00DE4CA1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sz w:val="24"/>
          <w:szCs w:val="24"/>
        </w:rPr>
        <w:t>Chọn C</w:t>
      </w:r>
    </w:p>
    <w:p w14:paraId="7E33196A" w14:textId="77777777" w:rsidR="00DE4CA1" w:rsidRPr="004D6831" w:rsidRDefault="00DE4CA1" w:rsidP="00DE4CA1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Các vectơ thỏa đề gồm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2625" w:dyaOrig="375" w14:anchorId="757421BA">
          <v:shape id="_x0000_i2660" type="#_x0000_t75" style="width:131.25pt;height:18.75pt" o:ole="">
            <v:imagedata r:id="rId529" o:title=""/>
          </v:shape>
          <o:OLEObject Type="Embed" ProgID="Equation.DSMT4" ShapeID="_x0000_i2660" DrawAspect="Content" ObjectID="_1686630950" r:id="rId530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09630354" w14:textId="77777777" w:rsidR="00DE4CA1" w:rsidRPr="004D6831" w:rsidRDefault="00DE4CA1" w:rsidP="00DE4CA1">
      <w:pPr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>Phát biểu nào sau đây đúng?</w:t>
      </w:r>
    </w:p>
    <w:p w14:paraId="36835EE5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hAnsi="Chu Van An" w:cs="Chu Van An"/>
          <w:sz w:val="24"/>
          <w:szCs w:val="24"/>
        </w:rPr>
        <w:t>Hai vectơ bằng nhau thì có giá trùng nhau hoặc song song.</w:t>
      </w:r>
    </w:p>
    <w:p w14:paraId="68DC4590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4D6831">
        <w:rPr>
          <w:rFonts w:ascii="Chu Van An" w:hAnsi="Chu Van An" w:cs="Chu Van An"/>
          <w:sz w:val="24"/>
          <w:szCs w:val="24"/>
        </w:rPr>
        <w:t>Hai vectơ có độ dài không bằng nhau thì không cùng hướng.</w:t>
      </w:r>
    </w:p>
    <w:p w14:paraId="6565A55D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D6831">
        <w:rPr>
          <w:rFonts w:ascii="Chu Van An" w:hAnsi="Chu Van An" w:cs="Chu Van An"/>
          <w:sz w:val="24"/>
          <w:szCs w:val="24"/>
        </w:rPr>
        <w:t>Hai vectơ không bằng nhau thì chúng không cùng hướng.</w:t>
      </w:r>
    </w:p>
    <w:p w14:paraId="0785CAE3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4D6831">
        <w:rPr>
          <w:rFonts w:ascii="Chu Van An" w:hAnsi="Chu Van An" w:cs="Chu Van An"/>
          <w:sz w:val="24"/>
          <w:szCs w:val="24"/>
        </w:rPr>
        <w:t>Hai vectơ không bằng nhau thì độ dài của chúng không bằng nhau.</w:t>
      </w:r>
    </w:p>
    <w:p w14:paraId="32C521BC" w14:textId="77777777" w:rsidR="00DE4CA1" w:rsidRPr="004D6831" w:rsidRDefault="00DE4CA1" w:rsidP="00DE4CA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4FABF6C6" w14:textId="77777777" w:rsidR="00DE4CA1" w:rsidRPr="004D6831" w:rsidRDefault="00DE4CA1" w:rsidP="00DE4CA1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sz w:val="24"/>
          <w:szCs w:val="24"/>
        </w:rPr>
        <w:t>Chọn A</w:t>
      </w:r>
    </w:p>
    <w:p w14:paraId="1326DCBA" w14:textId="77777777" w:rsidR="00DE4CA1" w:rsidRPr="004D6831" w:rsidRDefault="00DE4CA1" w:rsidP="00DE4CA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>Theo định nghĩa hai vectơ bằng nhau thì chúng cùng phương nên có giá trùng nhau hoặc song song.</w:t>
      </w:r>
    </w:p>
    <w:p w14:paraId="54EE9A65" w14:textId="77777777" w:rsidR="00DE4CA1" w:rsidRPr="004D6831" w:rsidRDefault="00DE4CA1" w:rsidP="00DE4CA1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>Khẳng định nào sau đây là đúng?</w:t>
      </w:r>
    </w:p>
    <w:p w14:paraId="60A5F1D3" w14:textId="77777777" w:rsidR="00DE4CA1" w:rsidRPr="004D6831" w:rsidRDefault="00DE4CA1" w:rsidP="00DE4CA1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</w:rPr>
        <w:lastRenderedPageBreak/>
        <w:t xml:space="preserve">A. </w:t>
      </w:r>
      <w:r w:rsidRPr="004D6831">
        <w:rPr>
          <w:rFonts w:ascii="Chu Van An" w:hAnsi="Chu Van An" w:cs="Chu Van An"/>
          <w:sz w:val="24"/>
          <w:szCs w:val="24"/>
        </w:rPr>
        <w:t>Hai véctơ cùng hướng thì bằng nhau.</w:t>
      </w:r>
    </w:p>
    <w:p w14:paraId="593B2363" w14:textId="77777777" w:rsidR="00DE4CA1" w:rsidRPr="004D6831" w:rsidRDefault="00DE4CA1" w:rsidP="00DE4CA1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B</w:t>
      </w: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hAnsi="Chu Van An" w:cs="Chu Van An"/>
          <w:sz w:val="24"/>
          <w:szCs w:val="24"/>
        </w:rPr>
        <w:t>Hai véctơ cùng hướng và cùng độ dài thì bằng nhau.</w:t>
      </w:r>
    </w:p>
    <w:p w14:paraId="4CC970D8" w14:textId="77777777" w:rsidR="00DE4CA1" w:rsidRPr="004D6831" w:rsidRDefault="00DE4CA1" w:rsidP="00DE4CA1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C. </w:t>
      </w:r>
      <w:r w:rsidRPr="004D6831">
        <w:rPr>
          <w:rFonts w:ascii="Chu Van An" w:hAnsi="Chu Van An" w:cs="Chu Van An"/>
          <w:sz w:val="24"/>
          <w:szCs w:val="24"/>
        </w:rPr>
        <w:t>Hai véctơ cùng phương thì bằng nhau.</w:t>
      </w:r>
    </w:p>
    <w:p w14:paraId="66FAED2D" w14:textId="77777777" w:rsidR="00DE4CA1" w:rsidRPr="004D6831" w:rsidRDefault="00DE4CA1" w:rsidP="00DE4CA1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D. </w:t>
      </w:r>
      <w:r w:rsidRPr="004D6831">
        <w:rPr>
          <w:rFonts w:ascii="Chu Van An" w:hAnsi="Chu Van An" w:cs="Chu Van An"/>
          <w:sz w:val="24"/>
          <w:szCs w:val="24"/>
        </w:rPr>
        <w:t>Hai véctơ cùng độ dài thì bằng nhau.</w:t>
      </w:r>
    </w:p>
    <w:p w14:paraId="4369C7F7" w14:textId="77777777" w:rsidR="00DE4CA1" w:rsidRPr="004D6831" w:rsidRDefault="00DE4CA1" w:rsidP="00DE4CA1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4C2928CB" w14:textId="77777777" w:rsidR="00DE4CA1" w:rsidRPr="004D6831" w:rsidRDefault="00DE4CA1" w:rsidP="00DE4CA1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4D6831">
        <w:rPr>
          <w:rFonts w:ascii="Chu Van An" w:eastAsia="Calibri" w:hAnsi="Chu Van An" w:cs="Chu Van An"/>
          <w:b/>
          <w:color w:val="0000FF"/>
          <w:sz w:val="24"/>
          <w:szCs w:val="24"/>
        </w:rPr>
        <w:t>Chọn B</w:t>
      </w:r>
    </w:p>
    <w:p w14:paraId="620EDA52" w14:textId="77777777" w:rsidR="00DE4CA1" w:rsidRPr="004D6831" w:rsidRDefault="00DE4CA1" w:rsidP="00DE4CA1">
      <w:pPr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Cho tam giác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033EC4F3">
          <v:shape id="_x0000_i2661" type="#_x0000_t75" style="width:27.75pt;height:14.25pt" o:ole="">
            <v:imagedata r:id="rId531" o:title=""/>
          </v:shape>
          <o:OLEObject Type="Embed" ProgID="Equation.DSMT4" ShapeID="_x0000_i2661" DrawAspect="Content" ObjectID="_1686630951" r:id="rId532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có thể xác định được bao nhiêu vectơ khác vectơ không có điểm đầu và điểm cuối là các đỉnh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1A1652CE">
          <v:shape id="_x0000_i2662" type="#_x0000_t75" style="width:12pt;height:12.75pt" o:ole="">
            <v:imagedata r:id="rId533" o:title=""/>
          </v:shape>
          <o:OLEObject Type="Embed" ProgID="Equation.DSMT4" ShapeID="_x0000_i2662" DrawAspect="Content" ObjectID="_1686630952" r:id="rId534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657368FA">
          <v:shape id="_x0000_i2663" type="#_x0000_t75" style="width:12pt;height:12.75pt" o:ole="">
            <v:imagedata r:id="rId535" o:title=""/>
          </v:shape>
          <o:OLEObject Type="Embed" ProgID="Equation.DSMT4" ShapeID="_x0000_i2663" DrawAspect="Content" ObjectID="_1686630953" r:id="rId536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178F1BE2">
          <v:shape id="_x0000_i2664" type="#_x0000_t75" style="width:12pt;height:14.25pt" o:ole="">
            <v:imagedata r:id="rId537" o:title=""/>
          </v:shape>
          <o:OLEObject Type="Embed" ProgID="Equation.DSMT4" ShapeID="_x0000_i2664" DrawAspect="Content" ObjectID="_1686630954" r:id="rId538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6EDA6F2D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682D7781">
          <v:shape id="_x0000_i2665" type="#_x0000_t75" style="width:9pt;height:14.25pt" o:ole="">
            <v:imagedata r:id="rId539" o:title=""/>
          </v:shape>
          <o:OLEObject Type="Embed" ProgID="Equation.DSMT4" ShapeID="_x0000_i2665" DrawAspect="Content" ObjectID="_1686630955" r:id="rId540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334E77DD">
          <v:shape id="_x0000_i2666" type="#_x0000_t75" style="width:9.75pt;height:14.25pt" o:ole="">
            <v:imagedata r:id="rId541" o:title=""/>
          </v:shape>
          <o:OLEObject Type="Embed" ProgID="Equation.DSMT4" ShapeID="_x0000_i2666" DrawAspect="Content" ObjectID="_1686630956" r:id="rId542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6459379E">
          <v:shape id="_x0000_i2667" type="#_x0000_t75" style="width:9.75pt;height:12.75pt" o:ole="">
            <v:imagedata r:id="rId543" o:title=""/>
          </v:shape>
          <o:OLEObject Type="Embed" ProgID="Equation.DSMT4" ShapeID="_x0000_i2667" DrawAspect="Content" ObjectID="_1686630957" r:id="rId544"/>
        </w:object>
      </w:r>
      <w:r w:rsidRPr="004D6831">
        <w:rPr>
          <w:rFonts w:ascii="Chu Van An" w:hAnsi="Chu Van An" w:cs="Chu Van An"/>
          <w:sz w:val="24"/>
          <w:szCs w:val="24"/>
          <w:lang w:val="vi-VN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4DB79C89">
          <v:shape id="_x0000_i2668" type="#_x0000_t75" style="width:9pt;height:14.25pt" o:ole="">
            <v:imagedata r:id="rId545" o:title=""/>
          </v:shape>
          <o:OLEObject Type="Embed" ProgID="Equation.DSMT4" ShapeID="_x0000_i2668" DrawAspect="Content" ObjectID="_1686630958" r:id="rId546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4CE8070F" w14:textId="77777777" w:rsidR="00DE4CA1" w:rsidRPr="004D6831" w:rsidRDefault="00DE4CA1" w:rsidP="00DE4CA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7C63B212" w14:textId="77777777" w:rsidR="00DE4CA1" w:rsidRPr="004D6831" w:rsidRDefault="00DE4CA1" w:rsidP="00DE4CA1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D6831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17B364C3" w14:textId="77777777" w:rsidR="00DE4CA1" w:rsidRPr="004D6831" w:rsidRDefault="00DE4CA1" w:rsidP="00DE4CA1">
      <w:pPr>
        <w:spacing w:line="240" w:lineRule="auto"/>
        <w:ind w:left="992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  <w:lang w:val="es-ES"/>
        </w:rPr>
        <w:t>Các vectơ</w:t>
      </w:r>
      <w:r w:rsidRPr="004D6831">
        <w:rPr>
          <w:rFonts w:ascii="Chu Van An" w:hAnsi="Chu Van An" w:cs="Chu Van An"/>
          <w:sz w:val="24"/>
          <w:szCs w:val="24"/>
        </w:rPr>
        <w:t xml:space="preserve"> khác vectơ không</w:t>
      </w:r>
      <w:r w:rsidRPr="004D6831">
        <w:rPr>
          <w:rFonts w:ascii="Chu Van An" w:hAnsi="Chu Van An" w:cs="Chu Van An"/>
          <w:sz w:val="24"/>
          <w:szCs w:val="24"/>
          <w:lang w:val="es-ES"/>
        </w:rPr>
        <w:t xml:space="preserve"> </w:t>
      </w:r>
      <w:r w:rsidRPr="004D6831">
        <w:rPr>
          <w:rFonts w:ascii="Chu Van An" w:hAnsi="Chu Van An" w:cs="Chu Van An"/>
          <w:sz w:val="24"/>
          <w:szCs w:val="24"/>
        </w:rPr>
        <w:t xml:space="preserve">có điểm đầu và điểm cuối là các đỉnh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17FD2271">
          <v:shape id="_x0000_i2669" type="#_x0000_t75" style="width:12pt;height:12.75pt" o:ole="">
            <v:imagedata r:id="rId533" o:title=""/>
          </v:shape>
          <o:OLEObject Type="Embed" ProgID="Equation.DSMT4" ShapeID="_x0000_i2669" DrawAspect="Content" ObjectID="_1686630959" r:id="rId547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651F0764">
          <v:shape id="_x0000_i2670" type="#_x0000_t75" style="width:12pt;height:12.75pt" o:ole="">
            <v:imagedata r:id="rId535" o:title=""/>
          </v:shape>
          <o:OLEObject Type="Embed" ProgID="Equation.DSMT4" ShapeID="_x0000_i2670" DrawAspect="Content" ObjectID="_1686630960" r:id="rId548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726B65F6">
          <v:shape id="_x0000_i2671" type="#_x0000_t75" style="width:12pt;height:14.25pt" o:ole="">
            <v:imagedata r:id="rId537" o:title=""/>
          </v:shape>
          <o:OLEObject Type="Embed" ProgID="Equation.DSMT4" ShapeID="_x0000_i2671" DrawAspect="Content" ObjectID="_1686630961" r:id="rId549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là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1245" w:dyaOrig="405" w14:anchorId="1D337805">
          <v:shape id="_x0000_i2672" type="#_x0000_t75" style="width:62.25pt;height:20.25pt" o:ole="">
            <v:imagedata r:id="rId550" o:title=""/>
          </v:shape>
          <o:OLEObject Type="Embed" ProgID="Equation.DSMT4" ShapeID="_x0000_i2672" DrawAspect="Content" ObjectID="_1686630962" r:id="rId551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1200" w:dyaOrig="405" w14:anchorId="5A900FC9">
          <v:shape id="_x0000_i2673" type="#_x0000_t75" style="width:60pt;height:20.25pt" o:ole="">
            <v:imagedata r:id="rId552" o:title=""/>
          </v:shape>
          <o:OLEObject Type="Embed" ProgID="Equation.DSMT4" ShapeID="_x0000_i2673" DrawAspect="Content" ObjectID="_1686630963" r:id="rId553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582D4902" w14:textId="77777777" w:rsidR="00DE4CA1" w:rsidRPr="004D6831" w:rsidRDefault="00DE4CA1" w:rsidP="00DE4CA1">
      <w:pPr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  <w:lang w:val="pt-BR"/>
        </w:rPr>
        <w:t>Hai</w:t>
      </w:r>
      <w:r w:rsidRPr="004D6831">
        <w:rPr>
          <w:rFonts w:ascii="Chu Van An" w:hAnsi="Chu Van An" w:cs="Chu Van An"/>
          <w:sz w:val="24"/>
          <w:szCs w:val="24"/>
        </w:rPr>
        <w:t xml:space="preserve"> vectơ có cùng độ dài và ngược hướng gọi là</w:t>
      </w:r>
    </w:p>
    <w:p w14:paraId="5C56A618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hAnsi="Chu Van An" w:cs="Chu Van An"/>
          <w:color w:val="000000"/>
          <w:sz w:val="24"/>
          <w:szCs w:val="24"/>
        </w:rPr>
        <w:t>Hai vectơ cùng hướng</w: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D6831">
        <w:rPr>
          <w:rFonts w:ascii="Chu Van An" w:hAnsi="Chu Van An" w:cs="Chu Van An"/>
          <w:color w:val="000000"/>
          <w:sz w:val="24"/>
          <w:szCs w:val="24"/>
        </w:rPr>
        <w:t>Hai vectơ cùng phương</w: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032ED4CB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hAnsi="Chu Van An" w:cs="Chu Van An"/>
          <w:color w:val="000000"/>
          <w:sz w:val="24"/>
          <w:szCs w:val="24"/>
        </w:rPr>
        <w:t>Hai vectơ đối nhau</w: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D6831">
        <w:rPr>
          <w:rFonts w:ascii="Chu Van An" w:hAnsi="Chu Van An" w:cs="Chu Van An"/>
          <w:color w:val="000000"/>
          <w:sz w:val="24"/>
          <w:szCs w:val="24"/>
        </w:rPr>
        <w:t>Hai vectơ bằng nhau</w: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36A61CB4" w14:textId="77777777" w:rsidR="00DE4CA1" w:rsidRPr="004D6831" w:rsidRDefault="00DE4CA1" w:rsidP="00DE4CA1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1DA7FEA3" w14:textId="77777777" w:rsidR="00DE4CA1" w:rsidRPr="004D6831" w:rsidRDefault="00DE4CA1" w:rsidP="00DE4CA1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D6831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50E06424" w14:textId="77777777" w:rsidR="00DE4CA1" w:rsidRPr="004D6831" w:rsidRDefault="00DE4CA1" w:rsidP="00DE4CA1">
      <w:pPr>
        <w:spacing w:line="240" w:lineRule="auto"/>
        <w:ind w:left="992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>Theo định nghĩa hai vectơ đối nhau.</w:t>
      </w:r>
    </w:p>
    <w:p w14:paraId="4B6EAA5F" w14:textId="77777777" w:rsidR="00DE4CA1" w:rsidRPr="004D6831" w:rsidRDefault="00DE4CA1" w:rsidP="00DE4CA1">
      <w:pPr>
        <w:numPr>
          <w:ilvl w:val="0"/>
          <w:numId w:val="35"/>
        </w:numPr>
        <w:tabs>
          <w:tab w:val="left" w:pos="992"/>
        </w:tabs>
        <w:spacing w:after="0" w:line="240" w:lineRule="auto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Vectơ có điểm đầu là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63BA8628">
          <v:shape id="_x0000_i2674" type="#_x0000_t75" style="width:12pt;height:12.75pt" o:ole="">
            <v:imagedata r:id="rId554" o:title=""/>
          </v:shape>
          <o:OLEObject Type="Embed" ProgID="Equation.DSMT4" ShapeID="_x0000_i2674" DrawAspect="Content" ObjectID="_1686630964" r:id="rId555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điểm cuối là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05B99B34">
          <v:shape id="_x0000_i2675" type="#_x0000_t75" style="width:12pt;height:12.75pt" o:ole="">
            <v:imagedata r:id="rId556" o:title=""/>
          </v:shape>
          <o:OLEObject Type="Embed" ProgID="Equation.DSMT4" ShapeID="_x0000_i2675" DrawAspect="Content" ObjectID="_1686630965" r:id="rId557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được kí hiệu là:</w:t>
      </w:r>
    </w:p>
    <w:p w14:paraId="6F8ACA90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375" w:dyaOrig="315" w14:anchorId="3C83D83B">
          <v:shape id="_x0000_i2676" type="#_x0000_t75" style="width:18.75pt;height:15.75pt" o:ole="">
            <v:imagedata r:id="rId558" o:title=""/>
          </v:shape>
          <o:OLEObject Type="Embed" ProgID="Equation.DSMT4" ShapeID="_x0000_i2676" DrawAspect="Content" ObjectID="_1686630966" r:id="rId559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405" w:dyaOrig="315" w14:anchorId="290B2E12">
          <v:shape id="_x0000_i2677" type="#_x0000_t75" style="width:20.25pt;height:15.75pt" o:ole="">
            <v:imagedata r:id="rId560" o:title=""/>
          </v:shape>
          <o:OLEObject Type="Embed" ProgID="Equation.DSMT4" ShapeID="_x0000_i2677" DrawAspect="Content" ObjectID="_1686630967" r:id="rId561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D6831">
        <w:rPr>
          <w:rFonts w:ascii="Chu Van An" w:eastAsia="Times New Roman" w:hAnsi="Chu Van An" w:cs="Chu Van An"/>
          <w:position w:val="-18"/>
          <w:sz w:val="24"/>
          <w:szCs w:val="24"/>
        </w:rPr>
        <w:object w:dxaOrig="480" w:dyaOrig="480" w14:anchorId="2CF32BD3">
          <v:shape id="_x0000_i2678" type="#_x0000_t75" style="width:24pt;height:24pt" o:ole="">
            <v:imagedata r:id="rId562" o:title=""/>
          </v:shape>
          <o:OLEObject Type="Embed" ProgID="Equation.DSMT4" ShapeID="_x0000_i2678" DrawAspect="Content" ObjectID="_1686630968" r:id="rId563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D6831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405" w:dyaOrig="255" w14:anchorId="07E51BD7">
          <v:shape id="_x0000_i2679" type="#_x0000_t75" style="width:20.25pt;height:12.75pt" o:ole="">
            <v:imagedata r:id="rId564" o:title=""/>
          </v:shape>
          <o:OLEObject Type="Embed" ProgID="Equation.DSMT4" ShapeID="_x0000_i2679" DrawAspect="Content" ObjectID="_1686630969" r:id="rId565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3A89DE2A" w14:textId="77777777" w:rsidR="00DE4CA1" w:rsidRPr="004D6831" w:rsidRDefault="00DE4CA1" w:rsidP="00DE4CA1">
      <w:pPr>
        <w:spacing w:line="240" w:lineRule="auto"/>
        <w:ind w:left="992"/>
        <w:jc w:val="center"/>
        <w:rPr>
          <w:rFonts w:ascii="Chu Van An" w:eastAsia="Times New Rom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561CC1CE" w14:textId="77777777" w:rsidR="00DE4CA1" w:rsidRPr="004D6831" w:rsidRDefault="00DE4CA1" w:rsidP="00DE4CA1">
      <w:pPr>
        <w:spacing w:line="240" w:lineRule="auto"/>
        <w:ind w:left="992"/>
        <w:contextualSpacing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4D6831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2843DFCB" w14:textId="77777777" w:rsidR="00DE4CA1" w:rsidRPr="004D6831" w:rsidRDefault="00DE4CA1" w:rsidP="00DE4CA1">
      <w:pPr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Khẳng định nào sau đây </w:t>
      </w:r>
      <w:r w:rsidRPr="004D6831">
        <w:rPr>
          <w:rFonts w:ascii="Chu Van An" w:hAnsi="Chu Van An" w:cs="Chu Van An"/>
          <w:b/>
          <w:sz w:val="24"/>
          <w:szCs w:val="24"/>
        </w:rPr>
        <w:t>đúng</w:t>
      </w:r>
      <w:r w:rsidRPr="004D6831">
        <w:rPr>
          <w:rFonts w:ascii="Chu Van An" w:hAnsi="Chu Van An" w:cs="Chu Van An"/>
          <w:sz w:val="24"/>
          <w:szCs w:val="24"/>
        </w:rPr>
        <w:t>?</w:t>
      </w:r>
    </w:p>
    <w:p w14:paraId="4EED2E0F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hAnsi="Chu Van An" w:cs="Chu Van An"/>
          <w:sz w:val="24"/>
          <w:szCs w:val="24"/>
        </w:rPr>
        <w:t xml:space="preserve">Hai vectơ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70" w14:anchorId="7B69C6F1">
          <v:shape id="_x0000_i2680" type="#_x0000_t75" style="width:10.5pt;height:13.5pt" o:ole="">
            <v:imagedata r:id="rId566" o:title=""/>
          </v:shape>
          <o:OLEObject Type="Embed" ProgID="Equation.DSMT4" ShapeID="_x0000_i2680" DrawAspect="Content" ObjectID="_1686630970" r:id="rId567"/>
        </w:object>
      </w:r>
      <w:r w:rsidRPr="004D6831">
        <w:rPr>
          <w:rFonts w:ascii="Chu Van An" w:hAnsi="Chu Van An" w:cs="Chu Van An"/>
          <w:sz w:val="24"/>
          <w:szCs w:val="24"/>
        </w:rPr>
        <w:t xml:space="preserve">và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330" w14:anchorId="24020277">
          <v:shape id="_x0000_i2681" type="#_x0000_t75" style="width:10.5pt;height:16.5pt" o:ole="">
            <v:imagedata r:id="rId568" o:title=""/>
          </v:shape>
          <o:OLEObject Type="Embed" ProgID="Equation.DSMT4" ShapeID="_x0000_i2681" DrawAspect="Content" ObjectID="_1686630971" r:id="rId569"/>
        </w:object>
      </w:r>
      <w:r w:rsidRPr="004D6831">
        <w:rPr>
          <w:rFonts w:ascii="Chu Van An" w:hAnsi="Chu Van An" w:cs="Chu Van An"/>
          <w:sz w:val="24"/>
          <w:szCs w:val="24"/>
        </w:rPr>
        <w:t xml:space="preserve">được gọi là bằng nhau nếu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810" w:dyaOrig="390" w14:anchorId="7C254CE5">
          <v:shape id="_x0000_i2682" type="#_x0000_t75" style="width:40.5pt;height:19.5pt" o:ole="">
            <v:imagedata r:id="rId570" o:title=""/>
          </v:shape>
          <o:OLEObject Type="Embed" ProgID="Equation.DSMT4" ShapeID="_x0000_i2682" DrawAspect="Content" ObjectID="_1686630972" r:id="rId571"/>
        </w:object>
      </w:r>
    </w:p>
    <w:p w14:paraId="7C0CE1F1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4D6831">
        <w:rPr>
          <w:rFonts w:ascii="Chu Van An" w:hAnsi="Chu Van An" w:cs="Chu Van An"/>
          <w:sz w:val="24"/>
          <w:szCs w:val="24"/>
        </w:rPr>
        <w:t xml:space="preserve">Hai vectơ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70" w14:anchorId="3E03D9D6">
          <v:shape id="_x0000_i2683" type="#_x0000_t75" style="width:10.5pt;height:13.5pt" o:ole="">
            <v:imagedata r:id="rId572" o:title=""/>
          </v:shape>
          <o:OLEObject Type="Embed" ProgID="Equation.DSMT4" ShapeID="_x0000_i2683" DrawAspect="Content" ObjectID="_1686630973" r:id="rId573"/>
        </w:object>
      </w:r>
      <w:r w:rsidRPr="004D6831">
        <w:rPr>
          <w:rFonts w:ascii="Chu Van An" w:hAnsi="Chu Van An" w:cs="Chu Van An"/>
          <w:sz w:val="24"/>
          <w:szCs w:val="24"/>
        </w:rPr>
        <w:t xml:space="preserve">và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330" w14:anchorId="34C8CF45">
          <v:shape id="_x0000_i2684" type="#_x0000_t75" style="width:10.5pt;height:16.5pt" o:ole="">
            <v:imagedata r:id="rId574" o:title=""/>
          </v:shape>
          <o:OLEObject Type="Embed" ProgID="Equation.DSMT4" ShapeID="_x0000_i2684" DrawAspect="Content" ObjectID="_1686630974" r:id="rId575"/>
        </w:object>
      </w:r>
      <w:r w:rsidRPr="004D6831">
        <w:rPr>
          <w:rFonts w:ascii="Chu Van An" w:hAnsi="Chu Van An" w:cs="Chu Van An"/>
          <w:sz w:val="24"/>
          <w:szCs w:val="24"/>
        </w:rPr>
        <w:t>được gọi là bằng nhau nếu chúng cùng phương và cùng độ dài.</w:t>
      </w:r>
    </w:p>
    <w:p w14:paraId="1544DB5B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D6831">
        <w:rPr>
          <w:rFonts w:ascii="Chu Van An" w:hAnsi="Chu Van An" w:cs="Chu Van An"/>
          <w:sz w:val="24"/>
          <w:szCs w:val="24"/>
        </w:rPr>
        <w:t xml:space="preserve">Hai vectơ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70" w14:anchorId="16C44C75">
          <v:shape id="_x0000_i2685" type="#_x0000_t75" style="width:10.5pt;height:13.5pt" o:ole="">
            <v:imagedata r:id="rId576" o:title=""/>
          </v:shape>
          <o:OLEObject Type="Embed" ProgID="Equation.DSMT4" ShapeID="_x0000_i2685" DrawAspect="Content" ObjectID="_1686630975" r:id="rId577"/>
        </w:object>
      </w:r>
      <w:r w:rsidRPr="004D6831">
        <w:rPr>
          <w:rFonts w:ascii="Chu Van An" w:hAnsi="Chu Van An" w:cs="Chu Van An"/>
          <w:sz w:val="24"/>
          <w:szCs w:val="24"/>
        </w:rPr>
        <w:t xml:space="preserve">và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330" w14:anchorId="03B5D570">
          <v:shape id="_x0000_i2686" type="#_x0000_t75" style="width:10.5pt;height:16.5pt" o:ole="">
            <v:imagedata r:id="rId578" o:title=""/>
          </v:shape>
          <o:OLEObject Type="Embed" ProgID="Equation.DSMT4" ShapeID="_x0000_i2686" DrawAspect="Content" ObjectID="_1686630976" r:id="rId579"/>
        </w:object>
      </w:r>
      <w:r w:rsidRPr="004D6831">
        <w:rPr>
          <w:rFonts w:ascii="Chu Van An" w:hAnsi="Chu Van An" w:cs="Chu Van An"/>
          <w:sz w:val="24"/>
          <w:szCs w:val="24"/>
        </w:rPr>
        <w:t>được gọi là bằng nhau nếu chúng cùng độ dài.</w:t>
      </w:r>
    </w:p>
    <w:p w14:paraId="0D9FEED4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hAnsi="Chu Van An" w:cs="Chu Van An"/>
          <w:sz w:val="24"/>
          <w:szCs w:val="24"/>
        </w:rPr>
        <w:t xml:space="preserve">Hai vectơ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70" w14:anchorId="71C9CE40">
          <v:shape id="_x0000_i2687" type="#_x0000_t75" style="width:10.5pt;height:13.5pt" o:ole="">
            <v:imagedata r:id="rId580" o:title=""/>
          </v:shape>
          <o:OLEObject Type="Embed" ProgID="Equation.DSMT4" ShapeID="_x0000_i2687" DrawAspect="Content" ObjectID="_1686630977" r:id="rId581"/>
        </w:object>
      </w:r>
      <w:r w:rsidRPr="004D6831">
        <w:rPr>
          <w:rFonts w:ascii="Chu Van An" w:hAnsi="Chu Van An" w:cs="Chu Van An"/>
          <w:sz w:val="24"/>
          <w:szCs w:val="24"/>
        </w:rPr>
        <w:t xml:space="preserve">và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330" w14:anchorId="65FA5FAA">
          <v:shape id="_x0000_i2688" type="#_x0000_t75" style="width:10.5pt;height:16.5pt" o:ole="">
            <v:imagedata r:id="rId582" o:title=""/>
          </v:shape>
          <o:OLEObject Type="Embed" ProgID="Equation.DSMT4" ShapeID="_x0000_i2688" DrawAspect="Content" ObjectID="_1686630978" r:id="rId583"/>
        </w:object>
      </w:r>
      <w:r w:rsidRPr="004D6831">
        <w:rPr>
          <w:rFonts w:ascii="Chu Van An" w:hAnsi="Chu Van An" w:cs="Chu Van An"/>
          <w:sz w:val="24"/>
          <w:szCs w:val="24"/>
        </w:rPr>
        <w:t>được gọi là bằng nhau nếu chúng cùng hướng và cùng độ dài.</w:t>
      </w:r>
    </w:p>
    <w:p w14:paraId="4B99FA68" w14:textId="77777777" w:rsidR="00DE4CA1" w:rsidRPr="004D6831" w:rsidRDefault="00DE4CA1" w:rsidP="00DE4CA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6D2834E1" w14:textId="77777777" w:rsidR="00DE4CA1" w:rsidRPr="004D6831" w:rsidRDefault="00DE4CA1" w:rsidP="00DE4CA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3A81986B" w14:textId="77777777" w:rsidR="00DE4CA1" w:rsidRPr="004D6831" w:rsidRDefault="00DE4CA1" w:rsidP="00DE4CA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Theo định nghĩa thì "Hai vectơ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70" w14:anchorId="5134E4AF">
          <v:shape id="_x0000_i2689" type="#_x0000_t75" style="width:10.5pt;height:13.5pt" o:ole="">
            <v:imagedata r:id="rId584" o:title=""/>
          </v:shape>
          <o:OLEObject Type="Embed" ProgID="Equation.DSMT4" ShapeID="_x0000_i2689" DrawAspect="Content" ObjectID="_1686630979" r:id="rId585"/>
        </w:object>
      </w:r>
      <w:r w:rsidRPr="004D6831">
        <w:rPr>
          <w:rFonts w:ascii="Chu Van An" w:hAnsi="Chu Van An" w:cs="Chu Van An"/>
          <w:sz w:val="24"/>
          <w:szCs w:val="24"/>
        </w:rPr>
        <w:t xml:space="preserve">và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330" w14:anchorId="7535E4F0">
          <v:shape id="_x0000_i2690" type="#_x0000_t75" style="width:10.5pt;height:16.5pt" o:ole="">
            <v:imagedata r:id="rId586" o:title=""/>
          </v:shape>
          <o:OLEObject Type="Embed" ProgID="Equation.DSMT4" ShapeID="_x0000_i2690" DrawAspect="Content" ObjectID="_1686630980" r:id="rId587"/>
        </w:object>
      </w:r>
      <w:r w:rsidRPr="004D6831">
        <w:rPr>
          <w:rFonts w:ascii="Chu Van An" w:hAnsi="Chu Van An" w:cs="Chu Van An"/>
          <w:sz w:val="24"/>
          <w:szCs w:val="24"/>
        </w:rPr>
        <w:t>được gọi là bằng nhau nếu chúng cùng hướng và cùng độ dài."</w:t>
      </w:r>
    </w:p>
    <w:p w14:paraId="18C1244E" w14:textId="77777777" w:rsidR="00DE4CA1" w:rsidRPr="004D6831" w:rsidRDefault="00DE4CA1" w:rsidP="00DE4CA1">
      <w:pPr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D6831">
        <w:rPr>
          <w:rFonts w:ascii="Chu Van An" w:hAnsi="Chu Van An" w:cs="Chu Van An"/>
          <w:sz w:val="24"/>
          <w:szCs w:val="24"/>
          <w:lang w:val="vi-VN"/>
        </w:rPr>
        <w:t xml:space="preserve">Chọn mệnh đề </w:t>
      </w:r>
      <w:r w:rsidRPr="004D6831">
        <w:rPr>
          <w:rFonts w:ascii="Chu Van An" w:hAnsi="Chu Van An" w:cs="Chu Van An"/>
          <w:b/>
          <w:sz w:val="24"/>
          <w:szCs w:val="24"/>
          <w:lang w:val="vi-VN"/>
        </w:rPr>
        <w:t>đúng</w:t>
      </w:r>
      <w:r w:rsidRPr="004D6831">
        <w:rPr>
          <w:rFonts w:ascii="Chu Van An" w:hAnsi="Chu Van An" w:cs="Chu Van An"/>
          <w:sz w:val="24"/>
          <w:szCs w:val="24"/>
          <w:lang w:val="vi-VN"/>
        </w:rPr>
        <w:t xml:space="preserve"> trong các mệnh đề sau</w:t>
      </w:r>
    </w:p>
    <w:p w14:paraId="449A793C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4D6831">
        <w:rPr>
          <w:rFonts w:ascii="Chu Van An" w:hAnsi="Chu Van An" w:cs="Chu Van An"/>
          <w:sz w:val="24"/>
          <w:szCs w:val="24"/>
          <w:lang w:val="vi-VN"/>
        </w:rPr>
        <w:t>Hai vectơ cùng phương thì cùng hướng</w:t>
      </w:r>
      <w:r w:rsidRPr="004D683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4D6831">
        <w:rPr>
          <w:rFonts w:ascii="Chu Van An" w:hAnsi="Chu Van An" w:cs="Chu Van An"/>
          <w:sz w:val="24"/>
          <w:szCs w:val="24"/>
          <w:lang w:val="vi-VN"/>
        </w:rPr>
        <w:t>Hai vectơ cùng hướng thì bằng nhau</w:t>
      </w:r>
      <w:r w:rsidRPr="004D683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7529D5C6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4D6831">
        <w:rPr>
          <w:rFonts w:ascii="Chu Van An" w:hAnsi="Chu Van An" w:cs="Chu Van An"/>
          <w:sz w:val="24"/>
          <w:szCs w:val="24"/>
          <w:lang w:val="vi-VN"/>
        </w:rPr>
        <w:t>Hai vectơ bằng nhau thì cùng phương</w:t>
      </w:r>
      <w:r w:rsidRPr="004D683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4D6831">
        <w:rPr>
          <w:rFonts w:ascii="Chu Van An" w:hAnsi="Chu Van An" w:cs="Chu Van An"/>
          <w:sz w:val="24"/>
          <w:szCs w:val="24"/>
          <w:lang w:val="vi-VN"/>
        </w:rPr>
        <w:t>Hai vectơ cùng phương thì ngược chiều.</w:t>
      </w:r>
    </w:p>
    <w:p w14:paraId="60FB0B1B" w14:textId="77777777" w:rsidR="00DE4CA1" w:rsidRPr="004D6831" w:rsidRDefault="00DE4CA1" w:rsidP="00DE4CA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19E60685" w14:textId="77777777" w:rsidR="00DE4CA1" w:rsidRPr="004D6831" w:rsidRDefault="00DE4CA1" w:rsidP="00DE4CA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C</w:t>
      </w:r>
    </w:p>
    <w:p w14:paraId="2894CB86" w14:textId="77777777" w:rsidR="00DE4CA1" w:rsidRPr="004D6831" w:rsidRDefault="00DE4CA1" w:rsidP="00DE4CA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4D6831">
        <w:rPr>
          <w:rFonts w:ascii="Chu Van An" w:hAnsi="Chu Van An" w:cs="Chu Van An"/>
          <w:sz w:val="24"/>
          <w:szCs w:val="24"/>
          <w:lang w:val="vi-VN"/>
        </w:rPr>
        <w:lastRenderedPageBreak/>
        <w:t>Theo định nghĩa hai vectơ bằng nhau thì cùng hướng và cùng độ dài nên cùng phương.</w:t>
      </w:r>
    </w:p>
    <w:p w14:paraId="6F5097C9" w14:textId="77777777" w:rsidR="00DE4CA1" w:rsidRPr="004D6831" w:rsidRDefault="00DE4CA1" w:rsidP="00DE4CA1">
      <w:pPr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Cho tam giác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2F9CC373">
          <v:shape id="_x0000_i2691" type="#_x0000_t75" style="width:27.75pt;height:14.25pt" o:ole="">
            <v:imagedata r:id="rId588" o:title=""/>
          </v:shape>
          <o:OLEObject Type="Embed" ProgID="Equation.DSMT4" ShapeID="_x0000_i2691" DrawAspect="Content" ObjectID="_1686630981" r:id="rId589"/>
        </w:object>
      </w:r>
      <w:r w:rsidRPr="004D6831">
        <w:rPr>
          <w:rFonts w:ascii="Chu Van An" w:hAnsi="Chu Van An" w:cs="Chu Van An"/>
          <w:sz w:val="24"/>
          <w:szCs w:val="24"/>
        </w:rPr>
        <w:t xml:space="preserve">. Có thể xác định bao nhiêu vectơ (khác vectơ không) có điểm đầu và điểm cuối là đỉnh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750" w:dyaOrig="330" w14:anchorId="2C02DAC9">
          <v:shape id="_x0000_i2692" type="#_x0000_t75" style="width:37.5pt;height:16.5pt" o:ole="">
            <v:imagedata r:id="rId590" o:title=""/>
          </v:shape>
          <o:OLEObject Type="Embed" ProgID="Equation.DSMT4" ShapeID="_x0000_i2692" DrawAspect="Content" ObjectID="_1686630982" r:id="rId591"/>
        </w:object>
      </w:r>
      <w:r w:rsidRPr="004D6831">
        <w:rPr>
          <w:rFonts w:ascii="Chu Van An" w:hAnsi="Chu Van An" w:cs="Chu Van An"/>
          <w:sz w:val="24"/>
          <w:szCs w:val="24"/>
        </w:rPr>
        <w:t>?</w:t>
      </w:r>
    </w:p>
    <w:p w14:paraId="01DBFE7F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049019DB">
          <v:shape id="_x0000_i2693" type="#_x0000_t75" style="width:9pt;height:14.25pt" o:ole="">
            <v:imagedata r:id="rId592" o:title=""/>
          </v:shape>
          <o:OLEObject Type="Embed" ProgID="Equation.DSMT4" ShapeID="_x0000_i2693" DrawAspect="Content" ObjectID="_1686630983" r:id="rId593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273C88F4">
          <v:shape id="_x0000_i2694" type="#_x0000_t75" style="width:10.5pt;height:14.25pt" o:ole="">
            <v:imagedata r:id="rId594" o:title=""/>
          </v:shape>
          <o:OLEObject Type="Embed" ProgID="Equation.DSMT4" ShapeID="_x0000_i2694" DrawAspect="Content" ObjectID="_1686630984" r:id="rId595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D6831">
        <w:rPr>
          <w:rFonts w:ascii="Chu Van An" w:hAnsi="Chu Van An" w:cs="Chu Van An"/>
          <w:sz w:val="24"/>
          <w:szCs w:val="24"/>
        </w:rPr>
        <w:t>4.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D6831">
        <w:rPr>
          <w:rFonts w:ascii="Chu Van An" w:hAnsi="Chu Van An" w:cs="Chu Van An"/>
          <w:sz w:val="24"/>
          <w:szCs w:val="24"/>
        </w:rPr>
        <w:t>2.</w:t>
      </w:r>
    </w:p>
    <w:p w14:paraId="6FBF0701" w14:textId="77777777" w:rsidR="00DE4CA1" w:rsidRPr="004D6831" w:rsidRDefault="00DE4CA1" w:rsidP="00DE4CA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0E7CAC67" w14:textId="77777777" w:rsidR="00DE4CA1" w:rsidRPr="004D6831" w:rsidRDefault="00DE4CA1" w:rsidP="00DE4CA1">
      <w:pPr>
        <w:spacing w:line="240" w:lineRule="auto"/>
        <w:ind w:left="992"/>
        <w:jc w:val="both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bCs/>
          <w:color w:val="0000FF"/>
          <w:sz w:val="24"/>
          <w:szCs w:val="24"/>
        </w:rPr>
        <w:t>Chọn B</w:t>
      </w:r>
    </w:p>
    <w:p w14:paraId="5FEE9959" w14:textId="77777777" w:rsidR="00DE4CA1" w:rsidRPr="004D6831" w:rsidRDefault="00DE4CA1" w:rsidP="00DE4CA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Các véc tơ có điểm đầu và điểm cuối là đỉnh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750" w:dyaOrig="330" w14:anchorId="585EBA6D">
          <v:shape id="_x0000_i2695" type="#_x0000_t75" style="width:37.5pt;height:16.5pt" o:ole="">
            <v:imagedata r:id="rId596" o:title=""/>
          </v:shape>
          <o:OLEObject Type="Embed" ProgID="Equation.DSMT4" ShapeID="_x0000_i2695" DrawAspect="Content" ObjectID="_1686630985" r:id="rId597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là: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2370" w:dyaOrig="390" w14:anchorId="4522D3DE">
          <v:shape id="_x0000_i2696" type="#_x0000_t75" style="width:118.5pt;height:19.5pt" o:ole="">
            <v:imagedata r:id="rId598" o:title=""/>
          </v:shape>
          <o:OLEObject Type="Embed" ProgID="Equation.DSMT4" ShapeID="_x0000_i2696" DrawAspect="Content" ObjectID="_1686630986" r:id="rId599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5F7DD26F" w14:textId="77777777" w:rsidR="00DE4CA1" w:rsidRPr="004D6831" w:rsidRDefault="00DE4CA1" w:rsidP="00DE4CA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D6831">
        <w:rPr>
          <w:rFonts w:ascii="Chu Van An" w:hAnsi="Chu Van An" w:cs="Chu Van An"/>
          <w:sz w:val="24"/>
          <w:szCs w:val="24"/>
        </w:rPr>
        <w:t>Vậy có tất cả 6 véc tơ.</w:t>
      </w:r>
    </w:p>
    <w:p w14:paraId="78FEC3C3" w14:textId="77777777" w:rsidR="00DE4CA1" w:rsidRPr="004D6831" w:rsidRDefault="00DE4CA1" w:rsidP="00DE4CA1">
      <w:pPr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Cho bốn điểm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1140" w:dyaOrig="330" w14:anchorId="6426D78B">
          <v:shape id="_x0000_i2697" type="#_x0000_t75" style="width:57pt;height:16.5pt" o:ole="">
            <v:imagedata r:id="rId600" o:title=""/>
          </v:shape>
          <o:OLEObject Type="Embed" ProgID="Equation.DSMT4" ShapeID="_x0000_i2697" DrawAspect="Content" ObjectID="_1686630987" r:id="rId601"/>
        </w:object>
      </w:r>
      <w:r w:rsidRPr="004D6831">
        <w:rPr>
          <w:rFonts w:ascii="Chu Van An" w:hAnsi="Chu Van An" w:cs="Chu Van An"/>
          <w:sz w:val="24"/>
          <w:szCs w:val="24"/>
        </w:rPr>
        <w:t xml:space="preserve">phân biệt. Số véctơ (khác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345" w14:anchorId="4127DEEA">
          <v:shape id="_x0000_i2698" type="#_x0000_t75" style="width:10.5pt;height:17.25pt" o:ole="">
            <v:imagedata r:id="rId602" o:title=""/>
          </v:shape>
          <o:OLEObject Type="Embed" ProgID="Equation.DSMT4" ShapeID="_x0000_i2698" DrawAspect="Content" ObjectID="_1686630988" r:id="rId603"/>
        </w:object>
      </w:r>
      <w:r w:rsidRPr="004D6831">
        <w:rPr>
          <w:rFonts w:ascii="Chu Van An" w:hAnsi="Chu Van An" w:cs="Chu Van An"/>
          <w:sz w:val="24"/>
          <w:szCs w:val="24"/>
        </w:rPr>
        <w:t xml:space="preserve">) có điểm đầu và điểm cuối lấy từ các điểm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1140" w:dyaOrig="330" w14:anchorId="319F94AB">
          <v:shape id="_x0000_i2699" type="#_x0000_t75" style="width:57pt;height:16.5pt" o:ole="">
            <v:imagedata r:id="rId604" o:title=""/>
          </v:shape>
          <o:OLEObject Type="Embed" ProgID="Equation.DSMT4" ShapeID="_x0000_i2699" DrawAspect="Content" ObjectID="_1686630989" r:id="rId605"/>
        </w:object>
      </w:r>
      <w:r w:rsidRPr="004D6831">
        <w:rPr>
          <w:rFonts w:ascii="Chu Van An" w:hAnsi="Chu Van An" w:cs="Chu Van An"/>
          <w:sz w:val="24"/>
          <w:szCs w:val="24"/>
        </w:rPr>
        <w:t>là</w:t>
      </w:r>
    </w:p>
    <w:p w14:paraId="60A90F11" w14:textId="77777777" w:rsidR="00DE4CA1" w:rsidRPr="004D6831" w:rsidRDefault="00DE4CA1" w:rsidP="00DE4CA1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eastAsia="Arial" w:hAnsi="Chu Van An" w:cs="Chu Van An"/>
          <w:position w:val="-6"/>
          <w:sz w:val="24"/>
          <w:szCs w:val="24"/>
          <w:lang w:val="x-none" w:eastAsia="x-none"/>
        </w:rPr>
        <w:object w:dxaOrig="270" w:dyaOrig="270" w14:anchorId="52173FE8">
          <v:shape id="_x0000_i2700" type="#_x0000_t75" style="width:13.5pt;height:13.5pt" o:ole="">
            <v:imagedata r:id="rId606" o:title=""/>
          </v:shape>
          <o:OLEObject Type="Embed" ProgID="Equation.DSMT4" ShapeID="_x0000_i2700" DrawAspect="Content" ObjectID="_1686630990" r:id="rId607"/>
        </w:object>
      </w:r>
      <w:r w:rsidRPr="004D6831">
        <w:rPr>
          <w:rFonts w:ascii="Chu Van An" w:hAnsi="Chu Van An" w:cs="Chu Van An"/>
          <w:color w:val="0000FF"/>
          <w:sz w:val="24"/>
          <w:szCs w:val="24"/>
        </w:rPr>
        <w:t>.</w:t>
      </w: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4D6831">
        <w:rPr>
          <w:rFonts w:ascii="Chu Van An" w:eastAsia="Arial" w:hAnsi="Chu Van An" w:cs="Chu Van An"/>
          <w:position w:val="-4"/>
          <w:sz w:val="24"/>
          <w:szCs w:val="24"/>
          <w:lang w:val="x-none" w:eastAsia="x-none"/>
        </w:rPr>
        <w:object w:dxaOrig="270" w:dyaOrig="270" w14:anchorId="60FB94AD">
          <v:shape id="_x0000_i2701" type="#_x0000_t75" style="width:13.5pt;height:13.5pt" o:ole="">
            <v:imagedata r:id="rId608" o:title=""/>
          </v:shape>
          <o:OLEObject Type="Embed" ProgID="Equation.DSMT4" ShapeID="_x0000_i2701" DrawAspect="Content" ObjectID="_1686630991" r:id="rId609"/>
        </w:object>
      </w:r>
      <w:r w:rsidRPr="004D6831">
        <w:rPr>
          <w:rFonts w:ascii="Chu Van An" w:hAnsi="Chu Van An" w:cs="Chu Van An"/>
          <w:color w:val="0000FF"/>
          <w:sz w:val="24"/>
          <w:szCs w:val="24"/>
        </w:rPr>
        <w:t>.</w:t>
      </w: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4D6831">
        <w:rPr>
          <w:rFonts w:ascii="Chu Van An" w:eastAsia="Arial" w:hAnsi="Chu Van An" w:cs="Chu Van An"/>
          <w:position w:val="-6"/>
          <w:sz w:val="24"/>
          <w:szCs w:val="24"/>
          <w:lang w:val="x-none" w:eastAsia="x-none"/>
        </w:rPr>
        <w:object w:dxaOrig="180" w:dyaOrig="270" w14:anchorId="2E83922E">
          <v:shape id="_x0000_i2702" type="#_x0000_t75" style="width:9pt;height:13.5pt" o:ole="">
            <v:imagedata r:id="rId610" o:title=""/>
          </v:shape>
          <o:OLEObject Type="Embed" ProgID="Equation.DSMT4" ShapeID="_x0000_i2702" DrawAspect="Content" ObjectID="_1686630992" r:id="rId611"/>
        </w:object>
      </w:r>
      <w:r w:rsidRPr="004D6831">
        <w:rPr>
          <w:rFonts w:ascii="Chu Van An" w:hAnsi="Chu Van An" w:cs="Chu Van An"/>
          <w:color w:val="0000FF"/>
          <w:sz w:val="24"/>
          <w:szCs w:val="24"/>
        </w:rPr>
        <w:t>.</w:t>
      </w: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D</w:t>
      </w: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eastAsia="Arial" w:hAnsi="Chu Van An" w:cs="Chu Van An"/>
          <w:position w:val="-4"/>
          <w:sz w:val="24"/>
          <w:szCs w:val="24"/>
          <w:lang w:val="x-none" w:eastAsia="x-none"/>
        </w:rPr>
        <w:object w:dxaOrig="270" w:dyaOrig="270" w14:anchorId="088BC6AE">
          <v:shape id="_x0000_i2703" type="#_x0000_t75" style="width:13.5pt;height:13.5pt" o:ole="">
            <v:imagedata r:id="rId612" o:title=""/>
          </v:shape>
          <o:OLEObject Type="Embed" ProgID="Equation.DSMT4" ShapeID="_x0000_i2703" DrawAspect="Content" ObjectID="_1686630993" r:id="rId613"/>
        </w:object>
      </w:r>
      <w:r w:rsidRPr="004D6831">
        <w:rPr>
          <w:rFonts w:ascii="Chu Van An" w:hAnsi="Chu Van An" w:cs="Chu Van An"/>
          <w:color w:val="0000FF"/>
          <w:sz w:val="24"/>
          <w:szCs w:val="24"/>
        </w:rPr>
        <w:t>.</w:t>
      </w:r>
    </w:p>
    <w:p w14:paraId="50B3E980" w14:textId="77777777" w:rsidR="00DE4CA1" w:rsidRPr="004D6831" w:rsidRDefault="00DE4CA1" w:rsidP="00DE4CA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2111A3AD" w14:textId="77777777" w:rsidR="00DE4CA1" w:rsidRPr="004D6831" w:rsidRDefault="00DE4CA1" w:rsidP="00DE4CA1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3CC0E4F6" w14:textId="77777777" w:rsidR="00DE4CA1" w:rsidRPr="004D6831" w:rsidRDefault="00DE4CA1" w:rsidP="00DE4CA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Chọn một điểm bất kì là điểm đầu, giả sử là A thì lập được 3 véctơ là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1350" w:dyaOrig="390" w14:anchorId="7551BE20">
          <v:shape id="_x0000_i2704" type="#_x0000_t75" style="width:67.5pt;height:19.5pt" o:ole="">
            <v:imagedata r:id="rId614" o:title=""/>
          </v:shape>
          <o:OLEObject Type="Embed" ProgID="Equation.DSMT4" ShapeID="_x0000_i2704" DrawAspect="Content" ObjectID="_1686630994" r:id="rId615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4F1C8549" w14:textId="77777777" w:rsidR="00DE4CA1" w:rsidRPr="004D6831" w:rsidRDefault="00DE4CA1" w:rsidP="00DE4CA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Tương tự với mỗi điềm đầu lần lượt là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870" w:dyaOrig="330" w14:anchorId="5BF7C550">
          <v:shape id="_x0000_i2705" type="#_x0000_t75" style="width:43.5pt;height:16.5pt" o:ole="">
            <v:imagedata r:id="rId616" o:title=""/>
          </v:shape>
          <o:OLEObject Type="Embed" ProgID="Equation.DSMT4" ShapeID="_x0000_i2705" DrawAspect="Content" ObjectID="_1686630995" r:id="rId617"/>
        </w:object>
      </w:r>
      <w:r w:rsidRPr="004D6831">
        <w:rPr>
          <w:rFonts w:ascii="Chu Van An" w:hAnsi="Chu Van An" w:cs="Chu Van An"/>
          <w:sz w:val="24"/>
          <w:szCs w:val="24"/>
        </w:rPr>
        <w:t xml:space="preserve">thì cũng lập được 3 véctơ. Số véctơ (khác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345" w14:anchorId="4B597949">
          <v:shape id="_x0000_i2706" type="#_x0000_t75" style="width:10.5pt;height:17.25pt" o:ole="">
            <v:imagedata r:id="rId618" o:title=""/>
          </v:shape>
          <o:OLEObject Type="Embed" ProgID="Equation.DSMT4" ShapeID="_x0000_i2706" DrawAspect="Content" ObjectID="_1686630996" r:id="rId619"/>
        </w:object>
      </w:r>
      <w:r w:rsidRPr="004D6831">
        <w:rPr>
          <w:rFonts w:ascii="Chu Van An" w:hAnsi="Chu Van An" w:cs="Chu Van An"/>
          <w:sz w:val="24"/>
          <w:szCs w:val="24"/>
        </w:rPr>
        <w:t xml:space="preserve">) có điểm đầu và điểm cuối lấy từ các điểm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1140" w:dyaOrig="330" w14:anchorId="428EBC96">
          <v:shape id="_x0000_i2707" type="#_x0000_t75" style="width:57pt;height:16.5pt" o:ole="">
            <v:imagedata r:id="rId620" o:title=""/>
          </v:shape>
          <o:OLEObject Type="Embed" ProgID="Equation.DSMT4" ShapeID="_x0000_i2707" DrawAspect="Content" ObjectID="_1686630997" r:id="rId621"/>
        </w:object>
      </w:r>
      <w:r w:rsidRPr="004D6831">
        <w:rPr>
          <w:rFonts w:ascii="Chu Van An" w:hAnsi="Chu Van An" w:cs="Chu Van An"/>
          <w:sz w:val="24"/>
          <w:szCs w:val="24"/>
        </w:rPr>
        <w:t xml:space="preserve">là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810" w:dyaOrig="270" w14:anchorId="78E5A2E0">
          <v:shape id="_x0000_i2708" type="#_x0000_t75" style="width:40.5pt;height:13.5pt" o:ole="">
            <v:imagedata r:id="rId622" o:title=""/>
          </v:shape>
          <o:OLEObject Type="Embed" ProgID="Equation.DSMT4" ShapeID="_x0000_i2708" DrawAspect="Content" ObjectID="_1686630998" r:id="rId623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14322C25" w14:textId="77777777" w:rsidR="00DE4CA1" w:rsidRPr="004D6831" w:rsidRDefault="00DE4CA1" w:rsidP="00DE4CA1">
      <w:pPr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Với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1CA66A28">
          <v:shape id="_x0000_i2709" type="#_x0000_t75" style="width:9pt;height:14.25pt" o:ole="">
            <v:imagedata r:id="rId624" o:title=""/>
          </v:shape>
          <o:OLEObject Type="Embed" ProgID="Equation.DSMT4" ShapeID="_x0000_i2709" DrawAspect="Content" ObjectID="_1686630999" r:id="rId625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điểm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765" w:dyaOrig="315" w14:anchorId="374340E5">
          <v:shape id="_x0000_i2710" type="#_x0000_t75" style="width:38.25pt;height:15.75pt" o:ole="">
            <v:imagedata r:id="rId626" o:title=""/>
          </v:shape>
          <o:OLEObject Type="Embed" ProgID="Equation.DSMT4" ShapeID="_x0000_i2710" DrawAspect="Content" ObjectID="_1686631000" r:id="rId627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phân biệt ta có được bao nhiêu vect</w:t>
      </w:r>
      <w:r w:rsidRPr="004D6831">
        <w:rPr>
          <w:rFonts w:ascii="Chu Van An" w:hAnsi="Chu Van An" w:cs="Chu Van An"/>
          <w:sz w:val="24"/>
          <w:szCs w:val="24"/>
          <w:lang w:val="vi-VN"/>
        </w:rPr>
        <w:t>ơ</w:t>
      </w:r>
      <w:r w:rsidRPr="004D6831">
        <w:rPr>
          <w:rFonts w:ascii="Chu Van An" w:hAnsi="Chu Van An" w:cs="Chu Van An"/>
          <w:sz w:val="24"/>
          <w:szCs w:val="24"/>
        </w:rPr>
        <w:t xml:space="preserve"> khác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405" w14:anchorId="2A1D6C28">
          <v:shape id="_x0000_i2711" type="#_x0000_t75" style="width:9.75pt;height:20.25pt" o:ole="">
            <v:imagedata r:id="rId628" o:title=""/>
          </v:shape>
          <o:OLEObject Type="Embed" ProgID="Equation.DSMT4" ShapeID="_x0000_i2711" DrawAspect="Content" ObjectID="_1686631001" r:id="rId629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đều có điểm đầu và điểm cuối là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495" w:dyaOrig="315" w14:anchorId="45CB01A3">
          <v:shape id="_x0000_i2712" type="#_x0000_t75" style="width:24.75pt;height:15.75pt" o:ole="">
            <v:imagedata r:id="rId630" o:title=""/>
          </v:shape>
          <o:OLEObject Type="Embed" ProgID="Equation.DSMT4" ShapeID="_x0000_i2712" DrawAspect="Content" ObjectID="_1686631002" r:id="rId631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hoặc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180AB285">
          <v:shape id="_x0000_i2713" type="#_x0000_t75" style="width:12.75pt;height:12.75pt" o:ole="">
            <v:imagedata r:id="rId632" o:title=""/>
          </v:shape>
          <o:OLEObject Type="Embed" ProgID="Equation.DSMT4" ShapeID="_x0000_i2713" DrawAspect="Content" ObjectID="_1686631003" r:id="rId633"/>
        </w:object>
      </w:r>
      <w:r w:rsidRPr="004D6831">
        <w:rPr>
          <w:rFonts w:ascii="Chu Van An" w:hAnsi="Chu Van An" w:cs="Chu Van An"/>
          <w:sz w:val="24"/>
          <w:szCs w:val="24"/>
        </w:rPr>
        <w:t>?</w:t>
      </w:r>
    </w:p>
    <w:p w14:paraId="63D44D1F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70" w14:anchorId="6D6F45CC">
          <v:shape id="_x0000_i2714" type="#_x0000_t75" style="width:9pt;height:13.5pt" o:ole="">
            <v:imagedata r:id="rId634" o:title=""/>
          </v:shape>
          <o:OLEObject Type="Embed" ProgID="Equation.DSMT4" ShapeID="_x0000_i2714" DrawAspect="Content" ObjectID="_1686631004" r:id="rId635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60D586C3">
          <v:shape id="_x0000_i2715" type="#_x0000_t75" style="width:9.75pt;height:13.5pt" o:ole="">
            <v:imagedata r:id="rId636" o:title=""/>
          </v:shape>
          <o:OLEObject Type="Embed" ProgID="Equation.DSMT4" ShapeID="_x0000_i2715" DrawAspect="Content" ObjectID="_1686631005" r:id="rId637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7A9FD727">
          <v:shape id="_x0000_i2716" type="#_x0000_t75" style="width:9pt;height:14.25pt" o:ole="">
            <v:imagedata r:id="rId638" o:title=""/>
          </v:shape>
          <o:OLEObject Type="Embed" ProgID="Equation.DSMT4" ShapeID="_x0000_i2716" DrawAspect="Content" ObjectID="_1686631006" r:id="rId639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610DFE15">
          <v:shape id="_x0000_i2717" type="#_x0000_t75" style="width:9.75pt;height:14.25pt" o:ole="">
            <v:imagedata r:id="rId640" o:title=""/>
          </v:shape>
          <o:OLEObject Type="Embed" ProgID="Equation.DSMT4" ShapeID="_x0000_i2717" DrawAspect="Content" ObjectID="_1686631007" r:id="rId641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629F9B9D" w14:textId="77777777" w:rsidR="00DE4CA1" w:rsidRPr="004D6831" w:rsidRDefault="00DE4CA1" w:rsidP="00DE4CA1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sz w:val="24"/>
          <w:szCs w:val="24"/>
        </w:rPr>
        <w:t>Lời giải</w:t>
      </w:r>
    </w:p>
    <w:p w14:paraId="2021D1D2" w14:textId="77777777" w:rsidR="00DE4CA1" w:rsidRPr="004D6831" w:rsidRDefault="00DE4CA1" w:rsidP="00DE4CA1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D6831">
        <w:rPr>
          <w:rFonts w:ascii="Chu Van An" w:eastAsia="Calibri" w:hAnsi="Chu Van An" w:cs="Chu Van An"/>
          <w:b/>
          <w:color w:val="0000FF"/>
          <w:sz w:val="24"/>
          <w:szCs w:val="24"/>
        </w:rPr>
        <w:t>Chọn D</w:t>
      </w:r>
    </w:p>
    <w:p w14:paraId="4C7B1B76" w14:textId="77777777" w:rsidR="00DE4CA1" w:rsidRPr="004D6831" w:rsidRDefault="00DE4CA1" w:rsidP="00DE4CA1">
      <w:pPr>
        <w:spacing w:line="240" w:lineRule="auto"/>
        <w:ind w:left="992"/>
        <w:rPr>
          <w:rFonts w:ascii="Chu Van An" w:eastAsia="Times New Rom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>Ta có: Số vect</w:t>
      </w:r>
      <w:r w:rsidRPr="004D6831">
        <w:rPr>
          <w:rFonts w:ascii="Chu Van An" w:hAnsi="Chu Van An" w:cs="Chu Van An"/>
          <w:sz w:val="24"/>
          <w:szCs w:val="24"/>
          <w:lang w:val="vi-VN"/>
        </w:rPr>
        <w:t>ơ</w:t>
      </w:r>
      <w:r w:rsidRPr="004D6831">
        <w:rPr>
          <w:rFonts w:ascii="Chu Van An" w:hAnsi="Chu Van An" w:cs="Chu Van An"/>
          <w:sz w:val="24"/>
          <w:szCs w:val="24"/>
        </w:rPr>
        <w:t xml:space="preserve"> khác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405" w14:anchorId="70D962D6">
          <v:shape id="_x0000_i2718" type="#_x0000_t75" style="width:9.75pt;height:20.25pt" o:ole="">
            <v:imagedata r:id="rId628" o:title=""/>
          </v:shape>
          <o:OLEObject Type="Embed" ProgID="Equation.DSMT4" ShapeID="_x0000_i2718" DrawAspect="Content" ObjectID="_1686631008" r:id="rId642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đều có điểm đầu và điểm cuối là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495" w:dyaOrig="315" w14:anchorId="5EB1AB91">
          <v:shape id="_x0000_i2719" type="#_x0000_t75" style="width:24.75pt;height:15.75pt" o:ole="">
            <v:imagedata r:id="rId630" o:title=""/>
          </v:shape>
          <o:OLEObject Type="Embed" ProgID="Equation.DSMT4" ShapeID="_x0000_i2719" DrawAspect="Content" ObjectID="_1686631009" r:id="rId643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hoặc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610FD561">
          <v:shape id="_x0000_i2720" type="#_x0000_t75" style="width:12.75pt;height:12.75pt" o:ole="">
            <v:imagedata r:id="rId632" o:title=""/>
          </v:shape>
          <o:OLEObject Type="Embed" ProgID="Equation.DSMT4" ShapeID="_x0000_i2720" DrawAspect="Content" ObjectID="_1686631010" r:id="rId644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là </w:t>
      </w:r>
      <w:r w:rsidRPr="004D6831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20" w14:anchorId="3779E62C">
          <v:shape id="_x0000_i2721" type="#_x0000_t75" style="width:39pt;height:21pt" o:ole="">
            <v:imagedata r:id="rId645" o:title=""/>
          </v:shape>
          <o:OLEObject Type="Embed" ProgID="Equation.DSMT4" ShapeID="_x0000_i2721" DrawAspect="Content" ObjectID="_1686631011" r:id="rId646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29D96439" w14:textId="77777777" w:rsidR="00DE4CA1" w:rsidRPr="004D6831" w:rsidRDefault="00DE4CA1" w:rsidP="00DE4CA1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Cho hai vectơ </w:t>
      </w:r>
      <w:r w:rsidRPr="004D6831">
        <w:rPr>
          <w:rFonts w:ascii="Chu Van An" w:eastAsia="Arial" w:hAnsi="Chu Van An" w:cs="Chu Van An"/>
          <w:position w:val="-6"/>
          <w:sz w:val="24"/>
          <w:szCs w:val="24"/>
          <w:lang w:val="x-none" w:eastAsia="x-none"/>
        </w:rPr>
        <w:object w:dxaOrig="765" w:dyaOrig="345" w14:anchorId="5A7FEA18">
          <v:shape id="_x0000_i2722" type="#_x0000_t75" style="width:38.25pt;height:17.25pt" o:ole="">
            <v:imagedata r:id="rId647" o:title=""/>
          </v:shape>
          <o:OLEObject Type="Embed" ProgID="Equation.DSMT4" ShapeID="_x0000_i2722" DrawAspect="Content" ObjectID="_1686631012" r:id="rId648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và </w:t>
      </w:r>
      <w:r w:rsidRPr="004D6831">
        <w:rPr>
          <w:rFonts w:ascii="Chu Van An" w:eastAsia="Arial" w:hAnsi="Chu Van An" w:cs="Chu Van An"/>
          <w:position w:val="-6"/>
          <w:sz w:val="24"/>
          <w:szCs w:val="24"/>
          <w:lang w:val="x-none" w:eastAsia="x-none"/>
        </w:rPr>
        <w:object w:dxaOrig="765" w:dyaOrig="345" w14:anchorId="784478D3">
          <v:shape id="_x0000_i2723" type="#_x0000_t75" style="width:38.25pt;height:17.25pt" o:ole="">
            <v:imagedata r:id="rId649" o:title=""/>
          </v:shape>
          <o:OLEObject Type="Embed" ProgID="Equation.DSMT4" ShapeID="_x0000_i2723" DrawAspect="Content" ObjectID="_1686631013" r:id="rId650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khác vectơ không. </w:t>
      </w:r>
      <w:r w:rsidRPr="004D6831">
        <w:rPr>
          <w:rFonts w:ascii="Chu Van An" w:eastAsia="Arial" w:hAnsi="Chu Van An" w:cs="Chu Van An"/>
          <w:position w:val="-6"/>
          <w:sz w:val="24"/>
          <w:szCs w:val="24"/>
          <w:lang w:val="x-none" w:eastAsia="x-none"/>
        </w:rPr>
        <w:object w:dxaOrig="960" w:dyaOrig="345" w14:anchorId="75DC3C3F">
          <v:shape id="_x0000_i2724" type="#_x0000_t75" style="width:48pt;height:17.25pt" o:ole="">
            <v:imagedata r:id="rId651" o:title=""/>
          </v:shape>
          <o:OLEObject Type="Embed" ProgID="Equation.DSMT4" ShapeID="_x0000_i2724" DrawAspect="Content" ObjectID="_1686631014" r:id="rId652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khi và chỉ khi</w:t>
      </w:r>
    </w:p>
    <w:p w14:paraId="13E696D5" w14:textId="77777777" w:rsidR="00DE4CA1" w:rsidRPr="004D6831" w:rsidRDefault="00DE4CA1" w:rsidP="00DE4CA1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hAnsi="Chu Van An" w:cs="Chu Van An"/>
          <w:sz w:val="24"/>
          <w:szCs w:val="24"/>
        </w:rPr>
        <w:t xml:space="preserve">Giá của vectơ </w:t>
      </w:r>
      <w:r w:rsidRPr="004D6831">
        <w:rPr>
          <w:rFonts w:ascii="Chu Van An" w:eastAsia="Arial" w:hAnsi="Chu Van An" w:cs="Chu Van An"/>
          <w:position w:val="-6"/>
          <w:sz w:val="24"/>
          <w:szCs w:val="24"/>
          <w:lang w:val="x-none" w:eastAsia="x-none"/>
        </w:rPr>
        <w:object w:dxaOrig="195" w:dyaOrig="345" w14:anchorId="1D0037FF">
          <v:shape id="_x0000_i2725" type="#_x0000_t75" style="width:9.75pt;height:17.25pt" o:ole="">
            <v:imagedata r:id="rId653" o:title=""/>
          </v:shape>
          <o:OLEObject Type="Embed" ProgID="Equation.DSMT4" ShapeID="_x0000_i2725" DrawAspect="Content" ObjectID="_1686631015" r:id="rId654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và </w:t>
      </w:r>
      <w:r w:rsidRPr="004D6831">
        <w:rPr>
          <w:rFonts w:ascii="Chu Van An" w:eastAsia="Arial" w:hAnsi="Chu Van An" w:cs="Chu Van An"/>
          <w:position w:val="-6"/>
          <w:sz w:val="24"/>
          <w:szCs w:val="24"/>
          <w:lang w:val="x-none" w:eastAsia="x-none"/>
        </w:rPr>
        <w:object w:dxaOrig="195" w:dyaOrig="345" w14:anchorId="2C70F5E6">
          <v:shape id="_x0000_i2726" type="#_x0000_t75" style="width:9.75pt;height:17.25pt" o:ole="">
            <v:imagedata r:id="rId655" o:title=""/>
          </v:shape>
          <o:OLEObject Type="Embed" ProgID="Equation.DSMT4" ShapeID="_x0000_i2726" DrawAspect="Content" ObjectID="_1686631016" r:id="rId656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trùng nhau.</w:t>
      </w: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4D6831">
        <w:rPr>
          <w:rFonts w:ascii="Chu Van An" w:eastAsia="Arial" w:hAnsi="Chu Van An" w:cs="Chu Van An"/>
          <w:position w:val="-6"/>
          <w:sz w:val="24"/>
          <w:szCs w:val="24"/>
          <w:lang w:val="x-none" w:eastAsia="x-none"/>
        </w:rPr>
        <w:object w:dxaOrig="195" w:dyaOrig="345" w14:anchorId="04963E3E">
          <v:shape id="_x0000_i2727" type="#_x0000_t75" style="width:9.75pt;height:17.25pt" o:ole="">
            <v:imagedata r:id="rId653" o:title=""/>
          </v:shape>
          <o:OLEObject Type="Embed" ProgID="Equation.DSMT4" ShapeID="_x0000_i2727" DrawAspect="Content" ObjectID="_1686631017" r:id="rId657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và </w:t>
      </w:r>
      <w:r w:rsidRPr="004D6831">
        <w:rPr>
          <w:rFonts w:ascii="Chu Van An" w:eastAsia="Arial" w:hAnsi="Chu Van An" w:cs="Chu Van An"/>
          <w:position w:val="-6"/>
          <w:sz w:val="24"/>
          <w:szCs w:val="24"/>
          <w:lang w:val="x-none" w:eastAsia="x-none"/>
        </w:rPr>
        <w:object w:dxaOrig="195" w:dyaOrig="345" w14:anchorId="12DE8128">
          <v:shape id="_x0000_i2728" type="#_x0000_t75" style="width:9.75pt;height:17.25pt" o:ole="">
            <v:imagedata r:id="rId658" o:title=""/>
          </v:shape>
          <o:OLEObject Type="Embed" ProgID="Equation.DSMT4" ShapeID="_x0000_i2728" DrawAspect="Content" ObjectID="_1686631018" r:id="rId659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cùng phương.</w:t>
      </w:r>
    </w:p>
    <w:p w14:paraId="10351EBB" w14:textId="77777777" w:rsidR="00DE4CA1" w:rsidRPr="004D6831" w:rsidRDefault="00DE4CA1" w:rsidP="00DE4CA1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eastAsia="Arial" w:hAnsi="Chu Van An" w:cs="Chu Van An"/>
          <w:position w:val="-6"/>
          <w:sz w:val="24"/>
          <w:szCs w:val="24"/>
          <w:lang w:val="x-none" w:eastAsia="x-none"/>
        </w:rPr>
        <w:object w:dxaOrig="195" w:dyaOrig="345" w14:anchorId="7D0D8A95">
          <v:shape id="_x0000_i2729" type="#_x0000_t75" style="width:9.75pt;height:17.25pt" o:ole="">
            <v:imagedata r:id="rId653" o:title=""/>
          </v:shape>
          <o:OLEObject Type="Embed" ProgID="Equation.DSMT4" ShapeID="_x0000_i2729" DrawAspect="Content" ObjectID="_1686631019" r:id="rId660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và </w:t>
      </w:r>
      <w:r w:rsidRPr="004D6831">
        <w:rPr>
          <w:rFonts w:ascii="Chu Van An" w:eastAsia="Arial" w:hAnsi="Chu Van An" w:cs="Chu Van An"/>
          <w:position w:val="-6"/>
          <w:sz w:val="24"/>
          <w:szCs w:val="24"/>
          <w:lang w:val="x-none" w:eastAsia="x-none"/>
        </w:rPr>
        <w:object w:dxaOrig="195" w:dyaOrig="345" w14:anchorId="0B8A7908">
          <v:shape id="_x0000_i2730" type="#_x0000_t75" style="width:9.75pt;height:17.25pt" o:ole="">
            <v:imagedata r:id="rId658" o:title=""/>
          </v:shape>
          <o:OLEObject Type="Embed" ProgID="Equation.DSMT4" ShapeID="_x0000_i2730" DrawAspect="Content" ObjectID="_1686631020" r:id="rId661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cùng hướng và </w:t>
      </w:r>
      <w:r w:rsidRPr="004D6831">
        <w:rPr>
          <w:rFonts w:ascii="Chu Van An" w:eastAsia="Arial" w:hAnsi="Chu Van An" w:cs="Chu Van An"/>
          <w:position w:val="-18"/>
          <w:sz w:val="24"/>
          <w:szCs w:val="24"/>
          <w:lang w:val="x-none" w:eastAsia="x-none"/>
        </w:rPr>
        <w:object w:dxaOrig="720" w:dyaOrig="480" w14:anchorId="5A51E7F8">
          <v:shape id="_x0000_i2731" type="#_x0000_t75" style="width:36pt;height:24pt" o:ole="">
            <v:imagedata r:id="rId662" o:title=""/>
          </v:shape>
          <o:OLEObject Type="Embed" ProgID="Equation.DSMT4" ShapeID="_x0000_i2731" DrawAspect="Content" ObjectID="_1686631021" r:id="rId663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4D6831">
        <w:rPr>
          <w:rFonts w:ascii="Chu Van An" w:eastAsia="Arial" w:hAnsi="Chu Van An" w:cs="Chu Van An"/>
          <w:position w:val="-18"/>
          <w:sz w:val="24"/>
          <w:szCs w:val="24"/>
          <w:lang w:val="x-none" w:eastAsia="x-none"/>
        </w:rPr>
        <w:object w:dxaOrig="1440" w:dyaOrig="465" w14:anchorId="133CFA8D">
          <v:shape id="_x0000_i2732" type="#_x0000_t75" style="width:1in;height:23.25pt" o:ole="">
            <v:imagedata r:id="rId664" o:title=""/>
          </v:shape>
          <o:OLEObject Type="Embed" ProgID="Equation.DSMT4" ShapeID="_x0000_i2732" DrawAspect="Content" ObjectID="_1686631022" r:id="rId665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60E8ABFF" w14:textId="77777777" w:rsidR="00DE4CA1" w:rsidRPr="004D6831" w:rsidRDefault="00DE4CA1" w:rsidP="00DE4CA1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591B3B17" w14:textId="77777777" w:rsidR="00DE4CA1" w:rsidRPr="004D6831" w:rsidRDefault="00DE4CA1" w:rsidP="00DE4CA1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4D6831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04B6B8F3" w14:textId="77777777" w:rsidR="00DE4CA1" w:rsidRPr="004D6831" w:rsidRDefault="00DE4CA1" w:rsidP="00DE4CA1">
      <w:pPr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Cho tam giác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2564A474">
          <v:shape id="_x0000_i2733" type="#_x0000_t75" style="width:27.75pt;height:14.25pt" o:ole="">
            <v:imagedata r:id="rId666" o:title=""/>
          </v:shape>
          <o:OLEObject Type="Embed" ProgID="Equation.DSMT4" ShapeID="_x0000_i2733" DrawAspect="Content" ObjectID="_1686631023" r:id="rId667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gọi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930" w:dyaOrig="315" w14:anchorId="2105B695">
          <v:shape id="_x0000_i2734" type="#_x0000_t75" style="width:46.5pt;height:15.75pt" o:ole="">
            <v:imagedata r:id="rId668" o:title=""/>
          </v:shape>
          <o:OLEObject Type="Embed" ProgID="Equation.DSMT4" ShapeID="_x0000_i2734" DrawAspect="Content" ObjectID="_1686631024" r:id="rId669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lần lượt là trung điểm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1320" w:dyaOrig="315" w14:anchorId="733A2DB2">
          <v:shape id="_x0000_i2735" type="#_x0000_t75" style="width:66pt;height:15.75pt" o:ole="">
            <v:imagedata r:id="rId670" o:title=""/>
          </v:shape>
          <o:OLEObject Type="Embed" ProgID="Equation.DSMT4" ShapeID="_x0000_i2735" DrawAspect="Content" ObjectID="_1686631025" r:id="rId671"/>
        </w:object>
      </w:r>
      <w:r w:rsidRPr="004D6831">
        <w:rPr>
          <w:rFonts w:ascii="Chu Van An" w:hAnsi="Chu Van An" w:cs="Chu Van An"/>
          <w:sz w:val="24"/>
          <w:szCs w:val="24"/>
        </w:rPr>
        <w:t xml:space="preserve">. Có bao nhiêu véctơ bằng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465" w:dyaOrig="345" w14:anchorId="19F7EF04">
          <v:shape id="_x0000_i2736" type="#_x0000_t75" style="width:23.25pt;height:17.25pt" o:ole="">
            <v:imagedata r:id="rId672" o:title=""/>
          </v:shape>
          <o:OLEObject Type="Embed" ProgID="Equation.DSMT4" ShapeID="_x0000_i2736" DrawAspect="Content" ObjectID="_1686631026" r:id="rId673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(không kể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465" w:dyaOrig="345" w14:anchorId="57992EEA">
          <v:shape id="_x0000_i2737" type="#_x0000_t75" style="width:23.25pt;height:17.25pt" o:ole="">
            <v:imagedata r:id="rId674" o:title=""/>
          </v:shape>
          <o:OLEObject Type="Embed" ProgID="Equation.DSMT4" ShapeID="_x0000_i2737" DrawAspect="Content" ObjectID="_1686631027" r:id="rId675"/>
        </w:object>
      </w:r>
      <w:r w:rsidRPr="004D6831">
        <w:rPr>
          <w:rFonts w:ascii="Chu Van An" w:hAnsi="Chu Van An" w:cs="Chu Van An"/>
          <w:sz w:val="24"/>
          <w:szCs w:val="24"/>
        </w:rPr>
        <w:t xml:space="preserve">) có điểm đầu và điểm cuối là hai trong các điểm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1815" w:dyaOrig="315" w14:anchorId="2AA9A545">
          <v:shape id="_x0000_i2738" type="#_x0000_t75" style="width:90.75pt;height:15.75pt" o:ole="">
            <v:imagedata r:id="rId676" o:title=""/>
          </v:shape>
          <o:OLEObject Type="Embed" ProgID="Equation.DSMT4" ShapeID="_x0000_i2738" DrawAspect="Content" ObjectID="_1686631028" r:id="rId677"/>
        </w:object>
      </w:r>
      <w:r w:rsidRPr="004D6831">
        <w:rPr>
          <w:rFonts w:ascii="Chu Van An" w:hAnsi="Chu Van An" w:cs="Chu Van An"/>
          <w:sz w:val="24"/>
          <w:szCs w:val="24"/>
        </w:rPr>
        <w:t>?</w:t>
      </w:r>
    </w:p>
    <w:p w14:paraId="70E202B7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55" w14:anchorId="49360EE0">
          <v:shape id="_x0000_i2739" type="#_x0000_t75" style="width:6.75pt;height:12.75pt" o:ole="">
            <v:imagedata r:id="rId678" o:title=""/>
          </v:shape>
          <o:OLEObject Type="Embed" ProgID="Equation.DSMT4" ShapeID="_x0000_i2739" DrawAspect="Content" ObjectID="_1686631029" r:id="rId679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180" w:dyaOrig="255" w14:anchorId="39E573CD">
          <v:shape id="_x0000_i2740" type="#_x0000_t75" style="width:9pt;height:12.75pt" o:ole="">
            <v:imagedata r:id="rId680" o:title=""/>
          </v:shape>
          <o:OLEObject Type="Embed" ProgID="Equation.DSMT4" ShapeID="_x0000_i2740" DrawAspect="Content" ObjectID="_1686631030" r:id="rId681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180" w:dyaOrig="255" w14:anchorId="329863CE">
          <v:shape id="_x0000_i2741" type="#_x0000_t75" style="width:9pt;height:12.75pt" o:ole="">
            <v:imagedata r:id="rId682" o:title=""/>
          </v:shape>
          <o:OLEObject Type="Embed" ProgID="Equation.DSMT4" ShapeID="_x0000_i2741" DrawAspect="Content" ObjectID="_1686631031" r:id="rId683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1B3991A2">
          <v:shape id="_x0000_i2742" type="#_x0000_t75" style="width:9pt;height:14.25pt" o:ole="">
            <v:imagedata r:id="rId684" o:title=""/>
          </v:shape>
          <o:OLEObject Type="Embed" ProgID="Equation.DSMT4" ShapeID="_x0000_i2742" DrawAspect="Content" ObjectID="_1686631032" r:id="rId685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298F086A" w14:textId="77777777" w:rsidR="00DE4CA1" w:rsidRPr="004D6831" w:rsidRDefault="00DE4CA1" w:rsidP="00DE4CA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6F428D91" w14:textId="77777777" w:rsidR="00DE4CA1" w:rsidRPr="004D6831" w:rsidRDefault="00DE4CA1" w:rsidP="00DE4CA1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D6831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673DE351" w14:textId="6DF2FF11" w:rsidR="00DE4CA1" w:rsidRPr="004D6831" w:rsidRDefault="00DE4CA1" w:rsidP="00DE4CA1">
      <w:pPr>
        <w:pStyle w:val="ListParagraph"/>
        <w:spacing w:line="240" w:lineRule="auto"/>
        <w:ind w:left="992"/>
        <w:jc w:val="center"/>
        <w:rPr>
          <w:rFonts w:ascii="Chu Van An" w:eastAsia="Arial" w:hAnsi="Chu Van An" w:cs="Chu Van An"/>
          <w:sz w:val="24"/>
          <w:szCs w:val="24"/>
        </w:rPr>
      </w:pPr>
      <w:r w:rsidRPr="004D6831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0A94A562" wp14:editId="28BCCC36">
            <wp:extent cx="1685925" cy="1257300"/>
            <wp:effectExtent l="0" t="0" r="0" b="0"/>
            <wp:docPr id="487" name="Picture 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40"/>
                    <pic:cNvPicPr>
                      <a:picLocks noChangeAspect="1" noChangeArrowheads="1"/>
                    </pic:cNvPicPr>
                  </pic:nvPicPr>
                  <pic:blipFill>
                    <a:blip r:embed="rId6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468D24" w14:textId="77777777" w:rsidR="00DE4CA1" w:rsidRPr="004D6831" w:rsidRDefault="00DE4CA1" w:rsidP="00DE4CA1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Có hai véctơ bằng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465" w:dyaOrig="345" w14:anchorId="0399568E">
          <v:shape id="_x0000_i2744" type="#_x0000_t75" style="width:23.25pt;height:17.25pt" o:ole="">
            <v:imagedata r:id="rId687" o:title=""/>
          </v:shape>
          <o:OLEObject Type="Embed" ProgID="Equation.DSMT4" ShapeID="_x0000_i2744" DrawAspect="Content" ObjectID="_1686631033" r:id="rId688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(không kể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465" w:dyaOrig="345" w14:anchorId="2C9A30AC">
          <v:shape id="_x0000_i2745" type="#_x0000_t75" style="width:23.25pt;height:17.25pt" o:ole="">
            <v:imagedata r:id="rId689" o:title=""/>
          </v:shape>
          <o:OLEObject Type="Embed" ProgID="Equation.DSMT4" ShapeID="_x0000_i2745" DrawAspect="Content" ObjectID="_1686631034" r:id="rId690"/>
        </w:object>
      </w:r>
      <w:r w:rsidRPr="004D6831">
        <w:rPr>
          <w:rFonts w:ascii="Chu Van An" w:hAnsi="Chu Van An" w:cs="Chu Van An"/>
          <w:sz w:val="24"/>
          <w:szCs w:val="24"/>
        </w:rPr>
        <w:t xml:space="preserve">) là: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825" w:dyaOrig="375" w14:anchorId="3249FAF8">
          <v:shape id="_x0000_i2746" type="#_x0000_t75" style="width:41.25pt;height:18.75pt" o:ole="">
            <v:imagedata r:id="rId691" o:title=""/>
          </v:shape>
          <o:OLEObject Type="Embed" ProgID="Equation.DSMT4" ShapeID="_x0000_i2746" DrawAspect="Content" ObjectID="_1686631035" r:id="rId692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49A17B70" w14:textId="77777777" w:rsidR="00DE4CA1" w:rsidRPr="004D6831" w:rsidRDefault="00DE4CA1" w:rsidP="00DE4CA1">
      <w:pPr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4D6831">
        <w:rPr>
          <w:rFonts w:ascii="Chu Van An" w:hAnsi="Chu Van An" w:cs="Chu Van An"/>
          <w:sz w:val="24"/>
          <w:szCs w:val="24"/>
          <w:lang w:val="vi-VN"/>
        </w:rPr>
        <w:t xml:space="preserve">Số các vectơ (khác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180" w:dyaOrig="330" w14:anchorId="5B2DD6AE">
          <v:shape id="_x0000_i2747" type="#_x0000_t75" style="width:9pt;height:16.5pt" o:ole="">
            <v:imagedata r:id="rId693" o:title=""/>
          </v:shape>
          <o:OLEObject Type="Embed" ProgID="Equation.DSMT4" ShapeID="_x0000_i2747" DrawAspect="Content" ObjectID="_1686631036" r:id="rId694"/>
        </w:object>
      </w:r>
      <w:r w:rsidRPr="004D6831">
        <w:rPr>
          <w:rFonts w:ascii="Chu Van An" w:hAnsi="Chu Van An" w:cs="Chu Van An"/>
          <w:sz w:val="24"/>
          <w:szCs w:val="24"/>
          <w:lang w:val="vi-VN"/>
        </w:rPr>
        <w:t xml:space="preserve">) có điểm đầu và điểm cuối là các đỉnh của hình vuông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0891C235">
          <v:shape id="_x0000_i2748" type="#_x0000_t75" style="width:36pt;height:13.5pt" o:ole="">
            <v:imagedata r:id="rId695" o:title=""/>
          </v:shape>
          <o:OLEObject Type="Embed" ProgID="Equation.DSMT4" ShapeID="_x0000_i2748" DrawAspect="Content" ObjectID="_1686631037" r:id="rId696"/>
        </w:object>
      </w:r>
      <w:r w:rsidRPr="004D6831">
        <w:rPr>
          <w:rFonts w:ascii="Chu Van An" w:hAnsi="Chu Van An" w:cs="Chu Van An"/>
          <w:sz w:val="24"/>
          <w:szCs w:val="24"/>
          <w:lang w:val="vi-VN"/>
        </w:rPr>
        <w:t>.</w:t>
      </w:r>
    </w:p>
    <w:p w14:paraId="53095DF7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300" w:dyaOrig="270" w14:anchorId="5AD41B6E">
          <v:shape id="_x0000_i2749" type="#_x0000_t75" style="width:15pt;height:13.5pt" o:ole="">
            <v:imagedata r:id="rId697" o:title=""/>
          </v:shape>
          <o:OLEObject Type="Embed" ProgID="Equation.DSMT4" ShapeID="_x0000_i2749" DrawAspect="Content" ObjectID="_1686631038" r:id="rId698"/>
        </w:object>
      </w:r>
      <w:r w:rsidRPr="004D683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162D434C">
          <v:shape id="_x0000_i2750" type="#_x0000_t75" style="width:13.5pt;height:13.5pt" o:ole="">
            <v:imagedata r:id="rId699" o:title=""/>
          </v:shape>
          <o:OLEObject Type="Embed" ProgID="Equation.DSMT4" ShapeID="_x0000_i2750" DrawAspect="Content" ObjectID="_1686631039" r:id="rId700"/>
        </w:object>
      </w:r>
      <w:r w:rsidRPr="004D683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300" w:dyaOrig="270" w14:anchorId="617B8982">
          <v:shape id="_x0000_i2751" type="#_x0000_t75" style="width:15pt;height:13.5pt" o:ole="">
            <v:imagedata r:id="rId701" o:title=""/>
          </v:shape>
          <o:OLEObject Type="Embed" ProgID="Equation.DSMT4" ShapeID="_x0000_i2751" DrawAspect="Content" ObjectID="_1686631040" r:id="rId702"/>
        </w:object>
      </w:r>
      <w:r w:rsidRPr="004D683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5B572454">
          <v:shape id="_x0000_i2752" type="#_x0000_t75" style="width:13.5pt;height:13.5pt" o:ole="">
            <v:imagedata r:id="rId703" o:title=""/>
          </v:shape>
          <o:OLEObject Type="Embed" ProgID="Equation.DSMT4" ShapeID="_x0000_i2752" DrawAspect="Content" ObjectID="_1686631041" r:id="rId704"/>
        </w:object>
      </w:r>
      <w:r w:rsidRPr="004D6831">
        <w:rPr>
          <w:rFonts w:ascii="Chu Van An" w:hAnsi="Chu Van An" w:cs="Chu Van An"/>
          <w:sz w:val="24"/>
          <w:szCs w:val="24"/>
          <w:lang w:val="vi-VN"/>
        </w:rPr>
        <w:t>.</w:t>
      </w:r>
    </w:p>
    <w:p w14:paraId="2966A440" w14:textId="77777777" w:rsidR="00DE4CA1" w:rsidRPr="004D6831" w:rsidRDefault="00DE4CA1" w:rsidP="00DE4CA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4D6831">
        <w:rPr>
          <w:rFonts w:ascii="Chu Van An" w:hAnsi="Chu Van An" w:cs="Chu Van An"/>
          <w:b/>
          <w:color w:val="800080"/>
          <w:sz w:val="24"/>
          <w:szCs w:val="24"/>
          <w:lang w:val="vi-VN"/>
        </w:rPr>
        <w:t>Lời giải</w:t>
      </w:r>
    </w:p>
    <w:p w14:paraId="61B7E4B8" w14:textId="77777777" w:rsidR="00DE4CA1" w:rsidRPr="004D6831" w:rsidRDefault="00DE4CA1" w:rsidP="00DE4CA1">
      <w:pPr>
        <w:spacing w:line="240" w:lineRule="auto"/>
        <w:ind w:left="992"/>
        <w:jc w:val="both"/>
        <w:rPr>
          <w:rFonts w:ascii="Chu Van An" w:hAnsi="Chu Van An" w:cs="Chu Van An"/>
          <w:color w:val="0000FF"/>
          <w:sz w:val="24"/>
          <w:szCs w:val="24"/>
          <w:lang w:val="vi-VN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C</w:t>
      </w:r>
    </w:p>
    <w:p w14:paraId="66CE4CE5" w14:textId="77777777" w:rsidR="00DE4CA1" w:rsidRPr="004D6831" w:rsidRDefault="00DE4CA1" w:rsidP="00DE4CA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D6831">
        <w:rPr>
          <w:rFonts w:ascii="Chu Van An" w:hAnsi="Chu Van An" w:cs="Chu Van An"/>
          <w:sz w:val="24"/>
          <w:szCs w:val="24"/>
          <w:lang w:val="vi-VN"/>
        </w:rPr>
        <w:t xml:space="preserve">Cách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165" w:dyaOrig="270" w14:anchorId="39199E21">
          <v:shape id="_x0000_i2753" type="#_x0000_t75" style="width:8.25pt;height:13.5pt" o:ole="">
            <v:imagedata r:id="rId705" o:title=""/>
          </v:shape>
          <o:OLEObject Type="Embed" ProgID="Equation.DSMT4" ShapeID="_x0000_i2753" DrawAspect="Content" ObjectID="_1686631042" r:id="rId706"/>
        </w:object>
      </w:r>
      <w:r w:rsidRPr="004D6831">
        <w:rPr>
          <w:rFonts w:ascii="Chu Van An" w:hAnsi="Chu Van An" w:cs="Chu Van An"/>
          <w:sz w:val="24"/>
          <w:szCs w:val="24"/>
          <w:lang w:val="vi-VN"/>
        </w:rPr>
        <w:t xml:space="preserve">: Có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26D43C3F">
          <v:shape id="_x0000_i2754" type="#_x0000_t75" style="width:9.75pt;height:13.5pt" o:ole="">
            <v:imagedata r:id="rId707" o:title=""/>
          </v:shape>
          <o:OLEObject Type="Embed" ProgID="Equation.DSMT4" ShapeID="_x0000_i2754" DrawAspect="Content" ObjectID="_1686631043" r:id="rId708"/>
        </w:object>
      </w:r>
      <w:r w:rsidRPr="004D6831">
        <w:rPr>
          <w:rFonts w:ascii="Chu Van An" w:hAnsi="Chu Van An" w:cs="Chu Van An"/>
          <w:sz w:val="24"/>
          <w:szCs w:val="24"/>
          <w:lang w:val="vi-VN"/>
        </w:rPr>
        <w:t xml:space="preserve">đoạn thẳng nối từ các đỉnh của hình vuông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3717F1B6">
          <v:shape id="_x0000_i2755" type="#_x0000_t75" style="width:36pt;height:13.5pt" o:ole="">
            <v:imagedata r:id="rId695" o:title=""/>
          </v:shape>
          <o:OLEObject Type="Embed" ProgID="Equation.DSMT4" ShapeID="_x0000_i2755" DrawAspect="Content" ObjectID="_1686631044" r:id="rId709"/>
        </w:object>
      </w:r>
      <w:r w:rsidRPr="004D6831">
        <w:rPr>
          <w:rFonts w:ascii="Chu Van An" w:hAnsi="Chu Van An" w:cs="Chu Van An"/>
          <w:sz w:val="24"/>
          <w:szCs w:val="24"/>
          <w:lang w:val="vi-VN"/>
        </w:rPr>
        <w:t xml:space="preserve">, mà mỗi đoạn thẳng tạo thành hai vectơ nên lập được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300" w:dyaOrig="270" w14:anchorId="2CA0AF21">
          <v:shape id="_x0000_i2756" type="#_x0000_t75" style="width:15pt;height:13.5pt" o:ole="">
            <v:imagedata r:id="rId701" o:title=""/>
          </v:shape>
          <o:OLEObject Type="Embed" ProgID="Equation.DSMT4" ShapeID="_x0000_i2756" DrawAspect="Content" ObjectID="_1686631045" r:id="rId710"/>
        </w:object>
      </w:r>
      <w:r w:rsidRPr="004D6831">
        <w:rPr>
          <w:rFonts w:ascii="Chu Van An" w:hAnsi="Chu Van An" w:cs="Chu Van An"/>
          <w:sz w:val="24"/>
          <w:szCs w:val="24"/>
          <w:lang w:val="vi-VN"/>
        </w:rPr>
        <w:t>vectơ.</w:t>
      </w:r>
    </w:p>
    <w:p w14:paraId="1368D62B" w14:textId="77777777" w:rsidR="00DE4CA1" w:rsidRPr="004D6831" w:rsidRDefault="00DE4CA1" w:rsidP="00DE4CA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D6831">
        <w:rPr>
          <w:rFonts w:ascii="Chu Van An" w:hAnsi="Chu Van An" w:cs="Chu Van An"/>
          <w:sz w:val="24"/>
          <w:szCs w:val="24"/>
          <w:lang w:val="vi-VN"/>
        </w:rPr>
        <w:t xml:space="preserve">Cách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2B6B60ED">
          <v:shape id="_x0000_i2757" type="#_x0000_t75" style="width:9.75pt;height:13.5pt" o:ole="">
            <v:imagedata r:id="rId711" o:title=""/>
          </v:shape>
          <o:OLEObject Type="Embed" ProgID="Equation.DSMT4" ShapeID="_x0000_i2757" DrawAspect="Content" ObjectID="_1686631046" r:id="rId712"/>
        </w:object>
      </w:r>
      <w:r w:rsidRPr="004D6831">
        <w:rPr>
          <w:rFonts w:ascii="Chu Van An" w:hAnsi="Chu Van An" w:cs="Chu Van An"/>
          <w:sz w:val="24"/>
          <w:szCs w:val="24"/>
          <w:lang w:val="vi-VN"/>
        </w:rPr>
        <w:t xml:space="preserve">: cố định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165" w:dyaOrig="270" w14:anchorId="51723911">
          <v:shape id="_x0000_i2758" type="#_x0000_t75" style="width:8.25pt;height:13.5pt" o:ole="">
            <v:imagedata r:id="rId705" o:title=""/>
          </v:shape>
          <o:OLEObject Type="Embed" ProgID="Equation.DSMT4" ShapeID="_x0000_i2758" DrawAspect="Content" ObjectID="_1686631047" r:id="rId713"/>
        </w:object>
      </w:r>
      <w:r w:rsidRPr="004D6831">
        <w:rPr>
          <w:rFonts w:ascii="Chu Van An" w:hAnsi="Chu Van An" w:cs="Chu Van An"/>
          <w:sz w:val="24"/>
          <w:szCs w:val="24"/>
          <w:lang w:val="vi-VN"/>
        </w:rPr>
        <w:t xml:space="preserve">điểm làm gốc thì có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180" w:dyaOrig="270" w14:anchorId="26041A44">
          <v:shape id="_x0000_i2759" type="#_x0000_t75" style="width:9pt;height:13.5pt" o:ole="">
            <v:imagedata r:id="rId714" o:title=""/>
          </v:shape>
          <o:OLEObject Type="Embed" ProgID="Equation.DSMT4" ShapeID="_x0000_i2759" DrawAspect="Content" ObjectID="_1686631048" r:id="rId715"/>
        </w:object>
      </w:r>
      <w:r w:rsidRPr="004D6831">
        <w:rPr>
          <w:rFonts w:ascii="Chu Van An" w:hAnsi="Chu Van An" w:cs="Chu Van An"/>
          <w:sz w:val="24"/>
          <w:szCs w:val="24"/>
          <w:lang w:val="vi-VN"/>
        </w:rPr>
        <w:t xml:space="preserve">vectơ là lấy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180" w:dyaOrig="270" w14:anchorId="06707B6C">
          <v:shape id="_x0000_i2760" type="#_x0000_t75" style="width:9pt;height:13.5pt" o:ole="">
            <v:imagedata r:id="rId714" o:title=""/>
          </v:shape>
          <o:OLEObject Type="Embed" ProgID="Equation.DSMT4" ShapeID="_x0000_i2760" DrawAspect="Content" ObjectID="_1686631049" r:id="rId716"/>
        </w:object>
      </w:r>
      <w:r w:rsidRPr="004D6831">
        <w:rPr>
          <w:rFonts w:ascii="Chu Van An" w:hAnsi="Chu Van An" w:cs="Chu Van An"/>
          <w:sz w:val="24"/>
          <w:szCs w:val="24"/>
          <w:lang w:val="vi-VN"/>
        </w:rPr>
        <w:t xml:space="preserve">điểm còn lại làm ngọn. Do vai trò của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243B941C">
          <v:shape id="_x0000_i2761" type="#_x0000_t75" style="width:9.75pt;height:13.5pt" o:ole="">
            <v:imagedata r:id="rId717" o:title=""/>
          </v:shape>
          <o:OLEObject Type="Embed" ProgID="Equation.DSMT4" ShapeID="_x0000_i2761" DrawAspect="Content" ObjectID="_1686631050" r:id="rId718"/>
        </w:object>
      </w:r>
      <w:r w:rsidRPr="004D6831">
        <w:rPr>
          <w:rFonts w:ascii="Chu Van An" w:hAnsi="Chu Van An" w:cs="Chu Van An"/>
          <w:sz w:val="24"/>
          <w:szCs w:val="24"/>
          <w:lang w:val="vi-VN"/>
        </w:rPr>
        <w:t xml:space="preserve">điểm như nhau nên có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810" w:dyaOrig="270" w14:anchorId="1CADC0A7">
          <v:shape id="_x0000_i2762" type="#_x0000_t75" style="width:40.5pt;height:13.5pt" o:ole="">
            <v:imagedata r:id="rId719" o:title=""/>
          </v:shape>
          <o:OLEObject Type="Embed" ProgID="Equation.DSMT4" ShapeID="_x0000_i2762" DrawAspect="Content" ObjectID="_1686631051" r:id="rId720"/>
        </w:object>
      </w:r>
      <w:r w:rsidRPr="004D6831">
        <w:rPr>
          <w:rFonts w:ascii="Chu Van An" w:hAnsi="Chu Van An" w:cs="Chu Van An"/>
          <w:sz w:val="24"/>
          <w:szCs w:val="24"/>
          <w:lang w:val="vi-VN"/>
        </w:rPr>
        <w:t>vectơ.</w:t>
      </w:r>
    </w:p>
    <w:p w14:paraId="37ECF575" w14:textId="77777777" w:rsidR="00DE4CA1" w:rsidRPr="004D6831" w:rsidRDefault="00DE4CA1" w:rsidP="00DE4CA1">
      <w:pPr>
        <w:numPr>
          <w:ilvl w:val="0"/>
          <w:numId w:val="35"/>
        </w:numPr>
        <w:tabs>
          <w:tab w:val="left" w:pos="992"/>
        </w:tabs>
        <w:spacing w:after="0" w:line="240" w:lineRule="auto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Cho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390" w:dyaOrig="330" w14:anchorId="50C48F46">
          <v:shape id="_x0000_i2763" type="#_x0000_t75" style="width:19.5pt;height:16.5pt" o:ole="">
            <v:imagedata r:id="rId721" o:title=""/>
          </v:shape>
          <o:OLEObject Type="Embed" ProgID="Equation.DSMT4" ShapeID="_x0000_i2763" DrawAspect="Content" ObjectID="_1686631052" r:id="rId722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khác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330" w14:anchorId="1FB94AA5">
          <v:shape id="_x0000_i2764" type="#_x0000_t75" style="width:9.75pt;height:16.5pt" o:ole="">
            <v:imagedata r:id="rId723" o:title=""/>
          </v:shape>
          <o:OLEObject Type="Embed" ProgID="Equation.DSMT4" ShapeID="_x0000_i2764" DrawAspect="Content" ObjectID="_1686631053" r:id="rId724"/>
        </w:object>
      </w:r>
      <w:r w:rsidRPr="004D6831">
        <w:rPr>
          <w:rFonts w:ascii="Chu Van An" w:hAnsi="Chu Van An" w:cs="Chu Van An"/>
          <w:sz w:val="24"/>
          <w:szCs w:val="24"/>
        </w:rPr>
        <w:t xml:space="preserve">và cho điểm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22716A18">
          <v:shape id="_x0000_i2765" type="#_x0000_t75" style="width:12pt;height:14.25pt" o:ole="">
            <v:imagedata r:id="rId725" o:title=""/>
          </v:shape>
          <o:OLEObject Type="Embed" ProgID="Equation.DSMT4" ShapeID="_x0000_i2765" DrawAspect="Content" ObjectID="_1686631054" r:id="rId726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có bao nhiêu điểm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70" w14:anchorId="73FFDF80">
          <v:shape id="_x0000_i2766" type="#_x0000_t75" style="width:12.75pt;height:13.5pt" o:ole="">
            <v:imagedata r:id="rId727" o:title=""/>
          </v:shape>
          <o:OLEObject Type="Embed" ProgID="Equation.DSMT4" ShapeID="_x0000_i2766" DrawAspect="Content" ObjectID="_1686631055" r:id="rId728"/>
        </w:object>
      </w:r>
      <w:r w:rsidRPr="004D6831">
        <w:rPr>
          <w:rFonts w:ascii="Chu Van An" w:hAnsi="Chu Van An" w:cs="Chu Van An"/>
          <w:position w:val="-6"/>
          <w:sz w:val="24"/>
          <w:szCs w:val="24"/>
        </w:rPr>
        <w:t xml:space="preserve"> </w:t>
      </w:r>
      <w:r w:rsidRPr="004D6831">
        <w:rPr>
          <w:rFonts w:ascii="Chu Van An" w:hAnsi="Chu Van An" w:cs="Chu Van An"/>
          <w:sz w:val="24"/>
          <w:szCs w:val="24"/>
        </w:rPr>
        <w:t xml:space="preserve">thỏa mãn </w:t>
      </w:r>
      <w:r w:rsidRPr="004D6831">
        <w:rPr>
          <w:rFonts w:ascii="Chu Van An" w:eastAsia="Times New Roman" w:hAnsi="Chu Van An" w:cs="Chu Van An"/>
          <w:position w:val="-18"/>
          <w:sz w:val="24"/>
          <w:szCs w:val="24"/>
        </w:rPr>
        <w:object w:dxaOrig="1110" w:dyaOrig="495" w14:anchorId="3A2E27F6">
          <v:shape id="_x0000_i2767" type="#_x0000_t75" style="width:55.5pt;height:24.75pt" o:ole="">
            <v:imagedata r:id="rId729" o:title=""/>
          </v:shape>
          <o:OLEObject Type="Embed" ProgID="Equation.DSMT4" ShapeID="_x0000_i2767" DrawAspect="Content" ObjectID="_1686631056" r:id="rId730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18914812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hAnsi="Chu Van An" w:cs="Chu Van An"/>
          <w:sz w:val="24"/>
          <w:szCs w:val="24"/>
        </w:rPr>
        <w:t>vô số điểm.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D6831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135" w:dyaOrig="270" w14:anchorId="17BFE8F4">
          <v:shape id="_x0000_i2768" type="#_x0000_t75" style="width:6.75pt;height:13.5pt" o:ole="">
            <v:imagedata r:id="rId731" o:title=""/>
          </v:shape>
          <o:OLEObject Type="Embed" ProgID="Equation.DSMT4" ShapeID="_x0000_i2768" DrawAspect="Content" ObjectID="_1686631057" r:id="rId732"/>
        </w:object>
      </w:r>
      <w:r w:rsidRPr="004D6831">
        <w:rPr>
          <w:rFonts w:ascii="Chu Van An" w:hAnsi="Chu Van An" w:cs="Chu Van An"/>
          <w:sz w:val="24"/>
          <w:szCs w:val="24"/>
        </w:rPr>
        <w:t>điểm.</w:t>
      </w:r>
    </w:p>
    <w:p w14:paraId="1886A7B8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D6831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195" w:dyaOrig="270" w14:anchorId="3858914A">
          <v:shape id="_x0000_i2769" type="#_x0000_t75" style="width:9.75pt;height:13.5pt" o:ole="">
            <v:imagedata r:id="rId733" o:title=""/>
          </v:shape>
          <o:OLEObject Type="Embed" ProgID="Equation.DSMT4" ShapeID="_x0000_i2769" DrawAspect="Content" ObjectID="_1686631058" r:id="rId734"/>
        </w:object>
      </w:r>
      <w:r w:rsidRPr="004D6831">
        <w:rPr>
          <w:rFonts w:ascii="Chu Van An" w:hAnsi="Chu Van An" w:cs="Chu Van An"/>
          <w:sz w:val="24"/>
          <w:szCs w:val="24"/>
        </w:rPr>
        <w:t>điểm.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D6831">
        <w:rPr>
          <w:rFonts w:ascii="Chu Van An" w:hAnsi="Chu Van An" w:cs="Chu Van An"/>
          <w:sz w:val="24"/>
          <w:szCs w:val="24"/>
        </w:rPr>
        <w:t>không có điểm nào.</w:t>
      </w:r>
    </w:p>
    <w:p w14:paraId="00DCF4C5" w14:textId="77777777" w:rsidR="00DE4CA1" w:rsidRPr="004D6831" w:rsidRDefault="00DE4CA1" w:rsidP="00DE4CA1">
      <w:pPr>
        <w:pStyle w:val="ListParagraph"/>
        <w:spacing w:line="240" w:lineRule="auto"/>
        <w:ind w:left="992"/>
        <w:jc w:val="center"/>
        <w:rPr>
          <w:rFonts w:ascii="Chu Van An" w:eastAsia="Arial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sz w:val="24"/>
          <w:szCs w:val="24"/>
        </w:rPr>
        <w:t>Lời giải</w:t>
      </w:r>
    </w:p>
    <w:p w14:paraId="37A6E283" w14:textId="77777777" w:rsidR="00DE4CA1" w:rsidRPr="004D6831" w:rsidRDefault="00DE4CA1" w:rsidP="00DE4CA1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D6831">
        <w:rPr>
          <w:rFonts w:ascii="Chu Van An" w:eastAsia="Calibri" w:hAnsi="Chu Van An" w:cs="Chu Van An"/>
          <w:b/>
          <w:sz w:val="24"/>
          <w:szCs w:val="24"/>
        </w:rPr>
        <w:t>Chọn A</w:t>
      </w:r>
    </w:p>
    <w:p w14:paraId="184C973B" w14:textId="77777777" w:rsidR="00DE4CA1" w:rsidRPr="004D6831" w:rsidRDefault="00DE4CA1" w:rsidP="00DE4CA1">
      <w:pPr>
        <w:spacing w:line="240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4D6831">
        <w:rPr>
          <w:rFonts w:ascii="Chu Van An" w:eastAsia="Times New Roman" w:hAnsi="Chu Van An" w:cs="Chu Van An"/>
          <w:position w:val="-18"/>
          <w:sz w:val="24"/>
          <w:szCs w:val="24"/>
        </w:rPr>
        <w:object w:dxaOrig="2340" w:dyaOrig="495" w14:anchorId="38CA83A6">
          <v:shape id="_x0000_i2770" type="#_x0000_t75" style="width:117pt;height:24.75pt" o:ole="">
            <v:imagedata r:id="rId735" o:title=""/>
          </v:shape>
          <o:OLEObject Type="Embed" ProgID="Equation.DSMT4" ShapeID="_x0000_i2770" DrawAspect="Content" ObjectID="_1686631059" r:id="rId736"/>
        </w:object>
      </w:r>
      <w:r w:rsidRPr="004D6831">
        <w:rPr>
          <w:rFonts w:ascii="Chu Van An" w:hAnsi="Chu Van An" w:cs="Chu Van An"/>
          <w:sz w:val="24"/>
          <w:szCs w:val="24"/>
        </w:rPr>
        <w:t xml:space="preserve">. Mà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390" w:dyaOrig="270" w14:anchorId="4C2940E2">
          <v:shape id="_x0000_i2771" type="#_x0000_t75" style="width:19.5pt;height:13.5pt" o:ole="">
            <v:imagedata r:id="rId737" o:title=""/>
          </v:shape>
          <o:OLEObject Type="Embed" ProgID="Equation.DSMT4" ShapeID="_x0000_i2771" DrawAspect="Content" ObjectID="_1686631060" r:id="rId738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là hằng số dương và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65AB062D">
          <v:shape id="_x0000_i2772" type="#_x0000_t75" style="width:12pt;height:14.25pt" o:ole="">
            <v:imagedata r:id="rId725" o:title=""/>
          </v:shape>
          <o:OLEObject Type="Embed" ProgID="Equation.DSMT4" ShapeID="_x0000_i2772" DrawAspect="Content" ObjectID="_1686631061" r:id="rId739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cố định cho trước nên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70" w14:anchorId="6D18D1A6">
          <v:shape id="_x0000_i2773" type="#_x0000_t75" style="width:12.75pt;height:13.5pt" o:ole="">
            <v:imagedata r:id="rId727" o:title=""/>
          </v:shape>
          <o:OLEObject Type="Embed" ProgID="Equation.DSMT4" ShapeID="_x0000_i2773" DrawAspect="Content" ObjectID="_1686631062" r:id="rId740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thuộc đường tròn tâm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6C2FBD52">
          <v:shape id="_x0000_i2774" type="#_x0000_t75" style="width:12pt;height:14.25pt" o:ole="">
            <v:imagedata r:id="rId725" o:title=""/>
          </v:shape>
          <o:OLEObject Type="Embed" ProgID="Equation.DSMT4" ShapeID="_x0000_i2774" DrawAspect="Content" ObjectID="_1686631063" r:id="rId741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bán kính là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390" w:dyaOrig="270" w14:anchorId="7E7EE1E7">
          <v:shape id="_x0000_i2775" type="#_x0000_t75" style="width:19.5pt;height:13.5pt" o:ole="">
            <v:imagedata r:id="rId737" o:title=""/>
          </v:shape>
          <o:OLEObject Type="Embed" ProgID="Equation.DSMT4" ShapeID="_x0000_i2775" DrawAspect="Content" ObjectID="_1686631064" r:id="rId742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4D5276FE" w14:textId="77777777" w:rsidR="00DE4CA1" w:rsidRPr="004D6831" w:rsidRDefault="00DE4CA1" w:rsidP="00DE4CA1">
      <w:pPr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Cho bát giác lồi </w:t>
      </w:r>
      <w:r w:rsidRPr="004D6831">
        <w:rPr>
          <w:rFonts w:ascii="Chu Van An" w:eastAsia="Times New Roman" w:hAnsi="Chu Van An" w:cs="Chu Van An"/>
          <w:position w:val="-12"/>
          <w:sz w:val="24"/>
          <w:szCs w:val="24"/>
        </w:rPr>
        <w:object w:dxaOrig="900" w:dyaOrig="360" w14:anchorId="64AD6981">
          <v:shape id="_x0000_i2776" type="#_x0000_t75" style="width:45pt;height:18pt" o:ole="">
            <v:imagedata r:id="rId743" o:title=""/>
          </v:shape>
          <o:OLEObject Type="Embed" ProgID="Equation.DSMT4" ShapeID="_x0000_i2776" DrawAspect="Content" ObjectID="_1686631065" r:id="rId744"/>
        </w:object>
      </w:r>
      <w:r w:rsidRPr="004D6831">
        <w:rPr>
          <w:rFonts w:ascii="Chu Van An" w:hAnsi="Chu Van An" w:cs="Chu Van An"/>
          <w:sz w:val="24"/>
          <w:szCs w:val="24"/>
        </w:rPr>
        <w:t>. Có bao nhiêu vectơ khác vectơ không có điểm đầu và điểm cuối là các đỉnh của bát giác?</w:t>
      </w:r>
    </w:p>
    <w:p w14:paraId="6FABCFD4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70" w14:anchorId="6BB56D2D">
          <v:shape id="_x0000_i2777" type="#_x0000_t75" style="width:16.5pt;height:13.5pt" o:ole="">
            <v:imagedata r:id="rId745" o:title=""/>
          </v:shape>
          <o:OLEObject Type="Embed" ProgID="Equation.DSMT4" ShapeID="_x0000_i2777" DrawAspect="Content" ObjectID="_1686631066" r:id="rId746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70" w14:anchorId="2A2A4618">
          <v:shape id="_x0000_i2778" type="#_x0000_t75" style="width:15pt;height:13.5pt" o:ole="">
            <v:imagedata r:id="rId747" o:title=""/>
          </v:shape>
          <o:OLEObject Type="Embed" ProgID="Equation.DSMT4" ShapeID="_x0000_i2778" DrawAspect="Content" ObjectID="_1686631067" r:id="rId748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70" w14:anchorId="32CFCC2E">
          <v:shape id="_x0000_i2779" type="#_x0000_t75" style="width:13.5pt;height:13.5pt" o:ole="">
            <v:imagedata r:id="rId749" o:title=""/>
          </v:shape>
          <o:OLEObject Type="Embed" ProgID="Equation.DSMT4" ShapeID="_x0000_i2779" DrawAspect="Content" ObjectID="_1686631068" r:id="rId750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70" w14:anchorId="68D8C2CC">
          <v:shape id="_x0000_i2780" type="#_x0000_t75" style="width:15pt;height:13.5pt" o:ole="">
            <v:imagedata r:id="rId751" o:title=""/>
          </v:shape>
          <o:OLEObject Type="Embed" ProgID="Equation.DSMT4" ShapeID="_x0000_i2780" DrawAspect="Content" ObjectID="_1686631069" r:id="rId752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2D50E4E3" w14:textId="77777777" w:rsidR="00DE4CA1" w:rsidRPr="004D6831" w:rsidRDefault="00DE4CA1" w:rsidP="00DE4CA1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1369AF76" w14:textId="77777777" w:rsidR="00DE4CA1" w:rsidRPr="004D6831" w:rsidRDefault="00DE4CA1" w:rsidP="00DE4CA1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sz w:val="24"/>
          <w:szCs w:val="24"/>
        </w:rPr>
        <w:t>Chọn D</w:t>
      </w:r>
    </w:p>
    <w:p w14:paraId="587CF0EC" w14:textId="77777777" w:rsidR="00DE4CA1" w:rsidRPr="004D6831" w:rsidRDefault="00DE4CA1" w:rsidP="00DE4CA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Giả sử bát giác là </w:t>
      </w:r>
      <w:r w:rsidRPr="004D6831">
        <w:rPr>
          <w:rFonts w:ascii="Chu Van An" w:eastAsia="Times New Roman" w:hAnsi="Chu Van An" w:cs="Chu Van An"/>
          <w:position w:val="-12"/>
          <w:sz w:val="24"/>
          <w:szCs w:val="24"/>
        </w:rPr>
        <w:object w:dxaOrig="900" w:dyaOrig="360" w14:anchorId="5EB5EDE4">
          <v:shape id="_x0000_i2781" type="#_x0000_t75" style="width:45pt;height:18pt" o:ole="">
            <v:imagedata r:id="rId743" o:title=""/>
          </v:shape>
          <o:OLEObject Type="Embed" ProgID="Equation.DSMT4" ShapeID="_x0000_i2781" DrawAspect="Content" ObjectID="_1686631070" r:id="rId753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4C336A45" w14:textId="77777777" w:rsidR="00DE4CA1" w:rsidRPr="004D6831" w:rsidRDefault="00DE4CA1" w:rsidP="00DE4CA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Với một đỉnh </w:t>
      </w:r>
      <w:r w:rsidRPr="004D6831">
        <w:rPr>
          <w:rFonts w:ascii="Chu Van An" w:eastAsia="Times New Roman" w:hAnsi="Chu Van An" w:cs="Chu Van An"/>
          <w:position w:val="-14"/>
          <w:sz w:val="24"/>
          <w:szCs w:val="24"/>
        </w:rPr>
        <w:object w:dxaOrig="1545" w:dyaOrig="405" w14:anchorId="04741F3F">
          <v:shape id="_x0000_i2782" type="#_x0000_t75" style="width:77.25pt;height:20.25pt" o:ole="">
            <v:imagedata r:id="rId754" o:title=""/>
          </v:shape>
          <o:OLEObject Type="Embed" ProgID="Equation.DSMT4" ShapeID="_x0000_i2782" DrawAspect="Content" ObjectID="_1686631071" r:id="rId755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của bát giác, ta được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70" w14:anchorId="75DF5813">
          <v:shape id="_x0000_i2783" type="#_x0000_t75" style="width:9.75pt;height:13.5pt" o:ole="">
            <v:imagedata r:id="rId756" o:title=""/>
          </v:shape>
          <o:OLEObject Type="Embed" ProgID="Equation.DSMT4" ShapeID="_x0000_i2783" DrawAspect="Content" ObjectID="_1686631072" r:id="rId757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vectơ có điểm đầu là </w:t>
      </w:r>
      <w:r w:rsidRPr="004D6831">
        <w:rPr>
          <w:rFonts w:ascii="Chu Van An" w:eastAsia="Times New Roman" w:hAnsi="Chu Van An" w:cs="Chu Van An"/>
          <w:position w:val="-12"/>
          <w:sz w:val="24"/>
          <w:szCs w:val="24"/>
        </w:rPr>
        <w:object w:dxaOrig="270" w:dyaOrig="360" w14:anchorId="1442C6D8">
          <v:shape id="_x0000_i2784" type="#_x0000_t75" style="width:13.5pt;height:18pt" o:ole="">
            <v:imagedata r:id="rId758" o:title=""/>
          </v:shape>
          <o:OLEObject Type="Embed" ProgID="Equation.DSMT4" ShapeID="_x0000_i2784" DrawAspect="Content" ObjectID="_1686631073" r:id="rId759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và điểm cuối là các đỉnh còn lại.</w:t>
      </w:r>
    </w:p>
    <w:p w14:paraId="6B80BF6B" w14:textId="77777777" w:rsidR="00DE4CA1" w:rsidRPr="004D6831" w:rsidRDefault="00DE4CA1" w:rsidP="00DE4CA1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Suy ra số vectơ tạo thành là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840" w:dyaOrig="270" w14:anchorId="60D2FC59">
          <v:shape id="_x0000_i2785" type="#_x0000_t75" style="width:42pt;height:13.5pt" o:ole="">
            <v:imagedata r:id="rId760" o:title=""/>
          </v:shape>
          <o:OLEObject Type="Embed" ProgID="Equation.DSMT4" ShapeID="_x0000_i2785" DrawAspect="Content" ObjectID="_1686631074" r:id="rId761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453C4A5B" w14:textId="77777777" w:rsidR="00DE4CA1" w:rsidRPr="004D6831" w:rsidRDefault="00DE4CA1" w:rsidP="00DE4CA1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  <w:lang w:val="fr-FR"/>
        </w:rPr>
        <w:t xml:space="preserve">Cho hình bình hành </w:t>
      </w:r>
      <w:r w:rsidRPr="004D6831">
        <w:rPr>
          <w:rFonts w:ascii="Chu Van An" w:eastAsia="Arial" w:hAnsi="Chu Van An" w:cs="Chu Van An"/>
          <w:position w:val="-4"/>
          <w:sz w:val="24"/>
          <w:szCs w:val="24"/>
          <w:lang w:val="fr-FR" w:eastAsia="x-none"/>
        </w:rPr>
        <w:object w:dxaOrig="780" w:dyaOrig="255" w14:anchorId="1927BECC">
          <v:shape id="_x0000_i2786" type="#_x0000_t75" style="width:39pt;height:12.75pt" o:ole="">
            <v:imagedata r:id="rId762" o:title=""/>
          </v:shape>
          <o:OLEObject Type="Embed" ProgID="Equation.DSMT4" ShapeID="_x0000_i2786" DrawAspect="Content" ObjectID="_1686631075" r:id="rId763"/>
        </w:object>
      </w:r>
      <w:r w:rsidRPr="004D6831">
        <w:rPr>
          <w:rFonts w:ascii="Chu Van An" w:hAnsi="Chu Van An" w:cs="Chu Van An"/>
          <w:sz w:val="24"/>
          <w:szCs w:val="24"/>
          <w:lang w:val="fr-FR"/>
        </w:rPr>
        <w:t>. Khẳng định nào sau đây là khẳng định đúng?</w:t>
      </w:r>
    </w:p>
    <w:p w14:paraId="34FD60D9" w14:textId="77777777" w:rsidR="00DE4CA1" w:rsidRPr="004D6831" w:rsidRDefault="00DE4CA1" w:rsidP="00DE4CA1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eastAsia="Arial" w:hAnsi="Chu Van An" w:cs="Chu Van An"/>
          <w:position w:val="-4"/>
          <w:sz w:val="24"/>
          <w:szCs w:val="24"/>
          <w:lang w:val="x-none" w:eastAsia="x-none"/>
        </w:rPr>
        <w:object w:dxaOrig="435" w:dyaOrig="375" w14:anchorId="24CF5122">
          <v:shape id="_x0000_i2787" type="#_x0000_t75" style="width:21.75pt;height:18.75pt" o:ole="">
            <v:imagedata r:id="rId764" o:title=""/>
          </v:shape>
          <o:OLEObject Type="Embed" ProgID="Equation.DSMT4" ShapeID="_x0000_i2787" DrawAspect="Content" ObjectID="_1686631076" r:id="rId765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và </w:t>
      </w:r>
      <w:r w:rsidRPr="004D6831">
        <w:rPr>
          <w:rFonts w:ascii="Chu Van An" w:eastAsia="Arial" w:hAnsi="Chu Van An" w:cs="Chu Van An"/>
          <w:position w:val="-4"/>
          <w:sz w:val="24"/>
          <w:szCs w:val="24"/>
          <w:lang w:val="x-none" w:eastAsia="x-none"/>
        </w:rPr>
        <w:object w:dxaOrig="420" w:dyaOrig="375" w14:anchorId="40684198">
          <v:shape id="_x0000_i2788" type="#_x0000_t75" style="width:21pt;height:18.75pt" o:ole="">
            <v:imagedata r:id="rId766" o:title=""/>
          </v:shape>
          <o:OLEObject Type="Embed" ProgID="Equation.DSMT4" ShapeID="_x0000_i2788" DrawAspect="Content" ObjectID="_1686631077" r:id="rId767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cùng phương, cùng hướng.</w:t>
      </w:r>
    </w:p>
    <w:p w14:paraId="77792BDC" w14:textId="77777777" w:rsidR="00DE4CA1" w:rsidRPr="004D6831" w:rsidRDefault="00DE4CA1" w:rsidP="00DE4CA1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  <w:u w:val="single"/>
        </w:rPr>
        <w:t>B</w:t>
      </w:r>
      <w:r w:rsidRPr="004D6831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t xml:space="preserve">. </w:t>
      </w:r>
      <w:r w:rsidRPr="004D6831">
        <w:rPr>
          <w:rFonts w:ascii="Chu Van An" w:eastAsia="Arial" w:hAnsi="Chu Van An" w:cs="Chu Van An"/>
          <w:position w:val="-4"/>
          <w:sz w:val="24"/>
          <w:szCs w:val="24"/>
          <w:lang w:val="x-none" w:eastAsia="x-none"/>
        </w:rPr>
        <w:object w:dxaOrig="435" w:dyaOrig="375" w14:anchorId="7AA93F8E">
          <v:shape id="_x0000_i2789" type="#_x0000_t75" style="width:21.75pt;height:18.75pt" o:ole="">
            <v:imagedata r:id="rId768" o:title=""/>
          </v:shape>
          <o:OLEObject Type="Embed" ProgID="Equation.DSMT4" ShapeID="_x0000_i2789" DrawAspect="Content" ObjectID="_1686631078" r:id="rId769"/>
        </w:object>
      </w:r>
      <w:r w:rsidRPr="004D6831">
        <w:rPr>
          <w:rFonts w:ascii="Chu Van An" w:hAnsi="Chu Van An" w:cs="Chu Van An"/>
          <w:position w:val="-4"/>
          <w:sz w:val="24"/>
          <w:szCs w:val="24"/>
        </w:rPr>
        <w:t xml:space="preserve"> </w:t>
      </w:r>
      <w:r w:rsidRPr="004D6831">
        <w:rPr>
          <w:rFonts w:ascii="Chu Van An" w:hAnsi="Chu Van An" w:cs="Chu Van An"/>
          <w:sz w:val="24"/>
          <w:szCs w:val="24"/>
        </w:rPr>
        <w:t xml:space="preserve">và </w:t>
      </w:r>
      <w:r w:rsidRPr="004D6831">
        <w:rPr>
          <w:rFonts w:ascii="Chu Van An" w:eastAsia="Arial" w:hAnsi="Chu Van An" w:cs="Chu Van An"/>
          <w:position w:val="-4"/>
          <w:sz w:val="24"/>
          <w:szCs w:val="24"/>
          <w:lang w:val="x-none" w:eastAsia="x-none"/>
        </w:rPr>
        <w:object w:dxaOrig="420" w:dyaOrig="375" w14:anchorId="49F81489">
          <v:shape id="_x0000_i2790" type="#_x0000_t75" style="width:21pt;height:18.75pt" o:ole="">
            <v:imagedata r:id="rId770" o:title=""/>
          </v:shape>
          <o:OLEObject Type="Embed" ProgID="Equation.DSMT4" ShapeID="_x0000_i2790" DrawAspect="Content" ObjectID="_1686631079" r:id="rId771"/>
        </w:object>
      </w:r>
      <w:r w:rsidRPr="004D6831">
        <w:rPr>
          <w:rFonts w:ascii="Chu Van An" w:hAnsi="Chu Van An" w:cs="Chu Van An"/>
          <w:position w:val="-4"/>
          <w:sz w:val="24"/>
          <w:szCs w:val="24"/>
        </w:rPr>
        <w:t xml:space="preserve"> </w:t>
      </w:r>
      <w:r w:rsidRPr="004D6831">
        <w:rPr>
          <w:rFonts w:ascii="Chu Van An" w:hAnsi="Chu Van An" w:cs="Chu Van An"/>
          <w:sz w:val="24"/>
          <w:szCs w:val="24"/>
        </w:rPr>
        <w:t>cùng phương, ngược hướng.</w:t>
      </w:r>
    </w:p>
    <w:p w14:paraId="7E949E9D" w14:textId="77777777" w:rsidR="00DE4CA1" w:rsidRPr="004D6831" w:rsidRDefault="00DE4CA1" w:rsidP="00DE4CA1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t xml:space="preserve">C. </w:t>
      </w:r>
      <w:r w:rsidRPr="004D6831">
        <w:rPr>
          <w:rFonts w:ascii="Chu Van An" w:eastAsia="Arial" w:hAnsi="Chu Van An" w:cs="Chu Van An"/>
          <w:position w:val="-4"/>
          <w:sz w:val="24"/>
          <w:szCs w:val="24"/>
          <w:lang w:val="x-none" w:eastAsia="x-none"/>
        </w:rPr>
        <w:object w:dxaOrig="465" w:dyaOrig="375" w14:anchorId="4D389F9D">
          <v:shape id="_x0000_i2791" type="#_x0000_t75" style="width:23.25pt;height:18.75pt" o:ole="">
            <v:imagedata r:id="rId772" o:title=""/>
          </v:shape>
          <o:OLEObject Type="Embed" ProgID="Equation.DSMT4" ShapeID="_x0000_i2791" DrawAspect="Content" ObjectID="_1686631080" r:id="rId773"/>
        </w:object>
      </w:r>
      <w:r w:rsidRPr="004D6831">
        <w:rPr>
          <w:rFonts w:ascii="Chu Van An" w:hAnsi="Chu Van An" w:cs="Chu Van An"/>
          <w:position w:val="-4"/>
          <w:sz w:val="24"/>
          <w:szCs w:val="24"/>
        </w:rPr>
        <w:t xml:space="preserve"> </w:t>
      </w:r>
      <w:r w:rsidRPr="004D6831">
        <w:rPr>
          <w:rFonts w:ascii="Chu Van An" w:hAnsi="Chu Van An" w:cs="Chu Van An"/>
          <w:sz w:val="24"/>
          <w:szCs w:val="24"/>
        </w:rPr>
        <w:t xml:space="preserve">và </w:t>
      </w:r>
      <w:r w:rsidRPr="004D6831">
        <w:rPr>
          <w:rFonts w:ascii="Chu Van An" w:eastAsia="Arial" w:hAnsi="Chu Van An" w:cs="Chu Van An"/>
          <w:position w:val="-4"/>
          <w:sz w:val="24"/>
          <w:szCs w:val="24"/>
          <w:lang w:val="x-none" w:eastAsia="x-none"/>
        </w:rPr>
        <w:object w:dxaOrig="435" w:dyaOrig="375" w14:anchorId="10502DB1">
          <v:shape id="_x0000_i2792" type="#_x0000_t75" style="width:21.75pt;height:18.75pt" o:ole="">
            <v:imagedata r:id="rId774" o:title=""/>
          </v:shape>
          <o:OLEObject Type="Embed" ProgID="Equation.DSMT4" ShapeID="_x0000_i2792" DrawAspect="Content" ObjectID="_1686631081" r:id="rId775"/>
        </w:object>
      </w:r>
      <w:r w:rsidRPr="004D6831">
        <w:rPr>
          <w:rFonts w:ascii="Chu Van An" w:hAnsi="Chu Van An" w:cs="Chu Van An"/>
          <w:position w:val="-4"/>
          <w:sz w:val="24"/>
          <w:szCs w:val="24"/>
        </w:rPr>
        <w:t xml:space="preserve"> </w:t>
      </w:r>
      <w:r w:rsidRPr="004D6831">
        <w:rPr>
          <w:rFonts w:ascii="Chu Van An" w:hAnsi="Chu Van An" w:cs="Chu Van An"/>
          <w:sz w:val="24"/>
          <w:szCs w:val="24"/>
        </w:rPr>
        <w:t>cùng phương, không cùng hướng.</w:t>
      </w:r>
    </w:p>
    <w:p w14:paraId="2695EB71" w14:textId="77777777" w:rsidR="00DE4CA1" w:rsidRPr="004D6831" w:rsidRDefault="00DE4CA1" w:rsidP="00DE4CA1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t xml:space="preserve">D. </w:t>
      </w:r>
      <w:r w:rsidRPr="004D6831">
        <w:rPr>
          <w:rFonts w:ascii="Chu Van An" w:eastAsia="Arial" w:hAnsi="Chu Van An" w:cs="Chu Van An"/>
          <w:position w:val="-4"/>
          <w:sz w:val="24"/>
          <w:szCs w:val="24"/>
          <w:lang w:val="x-none" w:eastAsia="x-none"/>
        </w:rPr>
        <w:object w:dxaOrig="465" w:dyaOrig="375" w14:anchorId="6EF5A91A">
          <v:shape id="_x0000_i2793" type="#_x0000_t75" style="width:23.25pt;height:18.75pt" o:ole="">
            <v:imagedata r:id="rId772" o:title=""/>
          </v:shape>
          <o:OLEObject Type="Embed" ProgID="Equation.DSMT4" ShapeID="_x0000_i2793" DrawAspect="Content" ObjectID="_1686631082" r:id="rId776"/>
        </w:object>
      </w:r>
      <w:r w:rsidRPr="004D6831">
        <w:rPr>
          <w:rFonts w:ascii="Chu Van An" w:hAnsi="Chu Van An" w:cs="Chu Van An"/>
          <w:position w:val="-4"/>
          <w:sz w:val="24"/>
          <w:szCs w:val="24"/>
        </w:rPr>
        <w:t xml:space="preserve"> </w:t>
      </w:r>
      <w:r w:rsidRPr="004D6831">
        <w:rPr>
          <w:rFonts w:ascii="Chu Van An" w:hAnsi="Chu Van An" w:cs="Chu Van An"/>
          <w:sz w:val="24"/>
          <w:szCs w:val="24"/>
        </w:rPr>
        <w:t xml:space="preserve">và </w:t>
      </w:r>
      <w:r w:rsidRPr="004D6831">
        <w:rPr>
          <w:rFonts w:ascii="Chu Van An" w:eastAsia="Arial" w:hAnsi="Chu Van An" w:cs="Chu Van An"/>
          <w:position w:val="-4"/>
          <w:sz w:val="24"/>
          <w:szCs w:val="24"/>
          <w:lang w:val="x-none" w:eastAsia="x-none"/>
        </w:rPr>
        <w:object w:dxaOrig="435" w:dyaOrig="375" w14:anchorId="6165476D">
          <v:shape id="_x0000_i2794" type="#_x0000_t75" style="width:21.75pt;height:18.75pt" o:ole="">
            <v:imagedata r:id="rId774" o:title=""/>
          </v:shape>
          <o:OLEObject Type="Embed" ProgID="Equation.DSMT4" ShapeID="_x0000_i2794" DrawAspect="Content" ObjectID="_1686631083" r:id="rId777"/>
        </w:object>
      </w:r>
      <w:r w:rsidRPr="004D6831">
        <w:rPr>
          <w:rFonts w:ascii="Chu Van An" w:hAnsi="Chu Van An" w:cs="Chu Van An"/>
          <w:position w:val="-4"/>
          <w:sz w:val="24"/>
          <w:szCs w:val="24"/>
        </w:rPr>
        <w:t xml:space="preserve"> </w:t>
      </w:r>
      <w:r w:rsidRPr="004D6831">
        <w:rPr>
          <w:rFonts w:ascii="Chu Van An" w:hAnsi="Chu Van An" w:cs="Chu Van An"/>
          <w:sz w:val="24"/>
          <w:szCs w:val="24"/>
        </w:rPr>
        <w:t>cùng hướng, không cùng phương.</w:t>
      </w:r>
    </w:p>
    <w:p w14:paraId="60761202" w14:textId="77777777" w:rsidR="00DE4CA1" w:rsidRPr="004D6831" w:rsidRDefault="00DE4CA1" w:rsidP="00DE4CA1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4D6831">
        <w:rPr>
          <w:rFonts w:ascii="Chu Van An" w:eastAsia="Calibri" w:hAnsi="Chu Van An" w:cs="Chu Van An"/>
          <w:b/>
          <w:sz w:val="24"/>
          <w:szCs w:val="24"/>
        </w:rPr>
        <w:lastRenderedPageBreak/>
        <w:t>Lời giải</w:t>
      </w:r>
    </w:p>
    <w:p w14:paraId="2C9DCD44" w14:textId="77777777" w:rsidR="00DE4CA1" w:rsidRPr="004D6831" w:rsidRDefault="00DE4CA1" w:rsidP="00DE4CA1">
      <w:pPr>
        <w:spacing w:line="240" w:lineRule="auto"/>
        <w:ind w:left="992"/>
        <w:jc w:val="both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B</w:t>
      </w:r>
    </w:p>
    <w:p w14:paraId="3CD86AD1" w14:textId="2FBBED77" w:rsidR="00DE4CA1" w:rsidRPr="004D6831" w:rsidRDefault="00DE4CA1" w:rsidP="00DE4CA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4D683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0571F98B" wp14:editId="1BDE06EA">
            <wp:extent cx="2181225" cy="1076325"/>
            <wp:effectExtent l="0" t="0" r="9525" b="9525"/>
            <wp:docPr id="486" name="Picture 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1"/>
                    <pic:cNvPicPr>
                      <a:picLocks noChangeAspect="1" noChangeArrowheads="1"/>
                    </pic:cNvPicPr>
                  </pic:nvPicPr>
                  <pic:blipFill>
                    <a:blip r:embed="rId7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86A7D8" w14:textId="77777777" w:rsidR="00DE4CA1" w:rsidRPr="004D6831" w:rsidRDefault="00DE4CA1" w:rsidP="00DE4CA1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x-none"/>
        </w:rPr>
      </w:pPr>
      <w:r w:rsidRPr="004D6831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4D6831">
        <w:rPr>
          <w:rFonts w:ascii="Chu Van An" w:eastAsia="Arial" w:hAnsi="Chu Van An" w:cs="Chu Van An"/>
          <w:position w:val="-4"/>
          <w:sz w:val="24"/>
          <w:szCs w:val="24"/>
          <w:lang w:val="fr-FR" w:eastAsia="x-none"/>
        </w:rPr>
        <w:object w:dxaOrig="780" w:dyaOrig="255" w14:anchorId="007EEDEA">
          <v:shape id="_x0000_i2796" type="#_x0000_t75" style="width:39pt;height:12.75pt" o:ole="">
            <v:imagedata r:id="rId762" o:title=""/>
          </v:shape>
          <o:OLEObject Type="Embed" ProgID="Equation.DSMT4" ShapeID="_x0000_i2796" DrawAspect="Content" ObjectID="_1686631084" r:id="rId779"/>
        </w:object>
      </w:r>
      <w:r w:rsidRPr="004D6831">
        <w:rPr>
          <w:rFonts w:ascii="Chu Van An" w:hAnsi="Chu Van An" w:cs="Chu Van An"/>
          <w:sz w:val="24"/>
          <w:szCs w:val="24"/>
          <w:lang w:val="fr-FR"/>
        </w:rPr>
        <w:t xml:space="preserve"> là hình bình hành nên</w:t>
      </w:r>
      <w:r w:rsidRPr="004D6831">
        <w:rPr>
          <w:rFonts w:ascii="Chu Van An" w:hAnsi="Chu Van An" w:cs="Chu Van An"/>
          <w:position w:val="-4"/>
          <w:sz w:val="24"/>
          <w:szCs w:val="24"/>
          <w:lang w:val="fr-FR"/>
        </w:rPr>
        <w:t xml:space="preserve"> </w:t>
      </w:r>
      <w:r w:rsidRPr="004D6831">
        <w:rPr>
          <w:rFonts w:ascii="Chu Van An" w:eastAsia="Arial" w:hAnsi="Chu Van An" w:cs="Chu Van An"/>
          <w:position w:val="-4"/>
          <w:sz w:val="24"/>
          <w:szCs w:val="24"/>
          <w:lang w:val="x-none" w:eastAsia="x-none"/>
        </w:rPr>
        <w:object w:dxaOrig="435" w:dyaOrig="375" w14:anchorId="2079E820">
          <v:shape id="_x0000_i2797" type="#_x0000_t75" style="width:21.75pt;height:18.75pt" o:ole="">
            <v:imagedata r:id="rId768" o:title=""/>
          </v:shape>
          <o:OLEObject Type="Embed" ProgID="Equation.DSMT4" ShapeID="_x0000_i2797" DrawAspect="Content" ObjectID="_1686631085" r:id="rId780"/>
        </w:object>
      </w:r>
      <w:r w:rsidRPr="004D6831">
        <w:rPr>
          <w:rFonts w:ascii="Chu Van An" w:hAnsi="Chu Van An" w:cs="Chu Van An"/>
          <w:position w:val="-4"/>
          <w:sz w:val="24"/>
          <w:szCs w:val="24"/>
        </w:rPr>
        <w:t xml:space="preserve"> </w:t>
      </w:r>
      <w:r w:rsidRPr="004D6831">
        <w:rPr>
          <w:rFonts w:ascii="Chu Van An" w:hAnsi="Chu Van An" w:cs="Chu Van An"/>
          <w:sz w:val="24"/>
          <w:szCs w:val="24"/>
        </w:rPr>
        <w:t xml:space="preserve">và </w:t>
      </w:r>
      <w:r w:rsidRPr="004D6831">
        <w:rPr>
          <w:rFonts w:ascii="Chu Van An" w:eastAsia="Arial" w:hAnsi="Chu Van An" w:cs="Chu Van An"/>
          <w:position w:val="-4"/>
          <w:sz w:val="24"/>
          <w:szCs w:val="24"/>
          <w:lang w:val="x-none" w:eastAsia="x-none"/>
        </w:rPr>
        <w:object w:dxaOrig="420" w:dyaOrig="375" w14:anchorId="7FCADD5A">
          <v:shape id="_x0000_i2798" type="#_x0000_t75" style="width:21pt;height:18.75pt" o:ole="">
            <v:imagedata r:id="rId770" o:title=""/>
          </v:shape>
          <o:OLEObject Type="Embed" ProgID="Equation.DSMT4" ShapeID="_x0000_i2798" DrawAspect="Content" ObjectID="_1686631086" r:id="rId781"/>
        </w:object>
      </w:r>
      <w:r w:rsidRPr="004D6831">
        <w:rPr>
          <w:rFonts w:ascii="Chu Van An" w:hAnsi="Chu Van An" w:cs="Chu Van An"/>
          <w:position w:val="-4"/>
          <w:sz w:val="24"/>
          <w:szCs w:val="24"/>
        </w:rPr>
        <w:t xml:space="preserve"> </w:t>
      </w:r>
      <w:r w:rsidRPr="004D6831">
        <w:rPr>
          <w:rFonts w:ascii="Chu Van An" w:hAnsi="Chu Van An" w:cs="Chu Van An"/>
          <w:sz w:val="24"/>
          <w:szCs w:val="24"/>
        </w:rPr>
        <w:t>cùng phương, ngược hướng.</w:t>
      </w:r>
    </w:p>
    <w:p w14:paraId="29E1F418" w14:textId="77777777" w:rsidR="00DE4CA1" w:rsidRPr="004D6831" w:rsidRDefault="00DE4CA1" w:rsidP="00DE4CA1">
      <w:pPr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4D6831">
        <w:rPr>
          <w:rFonts w:ascii="Chu Van An" w:hAnsi="Chu Van An" w:cs="Chu Van An"/>
          <w:sz w:val="24"/>
          <w:szCs w:val="24"/>
        </w:rPr>
        <w:t>Cho</w:t>
      </w:r>
      <w:r w:rsidRPr="004D6831">
        <w:rPr>
          <w:rFonts w:ascii="Chu Van An" w:hAnsi="Chu Van An" w:cs="Chu Van An"/>
          <w:sz w:val="24"/>
          <w:szCs w:val="24"/>
          <w:lang w:val="vi-VN"/>
        </w:rPr>
        <w:t xml:space="preserve"> 3 điểm phân biệt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735" w:dyaOrig="315" w14:anchorId="249AC736">
          <v:shape id="_x0000_i2799" type="#_x0000_t75" style="width:36.75pt;height:15.75pt" o:ole="">
            <v:imagedata r:id="rId782" o:title=""/>
          </v:shape>
          <o:OLEObject Type="Embed" ProgID="Equation.DSMT4" ShapeID="_x0000_i2799" DrawAspect="Content" ObjectID="_1686631087" r:id="rId783"/>
        </w:object>
      </w:r>
      <w:r w:rsidRPr="004D6831">
        <w:rPr>
          <w:rFonts w:ascii="Chu Van An" w:hAnsi="Chu Van An" w:cs="Chu Van An"/>
          <w:sz w:val="24"/>
          <w:szCs w:val="24"/>
          <w:lang w:val="vi-VN"/>
        </w:rPr>
        <w:t>thẳng hàng theo thứ tự đó. Cặp véc-tơ nào sau đây cùng hướng?</w:t>
      </w:r>
    </w:p>
    <w:p w14:paraId="5C5E0267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405" w:dyaOrig="315" w14:anchorId="60D92813">
          <v:shape id="_x0000_i2800" type="#_x0000_t75" style="width:20.25pt;height:15.75pt" o:ole="">
            <v:imagedata r:id="rId784" o:title=""/>
          </v:shape>
          <o:OLEObject Type="Embed" ProgID="Equation.DSMT4" ShapeID="_x0000_i2800" DrawAspect="Content" ObjectID="_1686631088" r:id="rId785"/>
        </w:object>
      </w:r>
      <w:r w:rsidRPr="004D6831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và </w:t>
      </w:r>
      <w:r w:rsidRPr="004D6831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390" w:dyaOrig="330" w14:anchorId="05E3495B">
          <v:shape id="_x0000_i2801" type="#_x0000_t75" style="width:19.5pt;height:16.5pt" o:ole="">
            <v:imagedata r:id="rId786" o:title=""/>
          </v:shape>
          <o:OLEObject Type="Embed" ProgID="Equation.DSMT4" ShapeID="_x0000_i2801" DrawAspect="Content" ObjectID="_1686631089" r:id="rId787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D6831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420" w:dyaOrig="330" w14:anchorId="7B81E379">
          <v:shape id="_x0000_i2802" type="#_x0000_t75" style="width:21pt;height:16.5pt" o:ole="">
            <v:imagedata r:id="rId788" o:title=""/>
          </v:shape>
          <o:OLEObject Type="Embed" ProgID="Equation.DSMT4" ShapeID="_x0000_i2802" DrawAspect="Content" ObjectID="_1686631090" r:id="rId789"/>
        </w:object>
      </w:r>
      <w:r w:rsidRPr="004D6831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và </w:t>
      </w:r>
      <w:r w:rsidRPr="004D6831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390" w:dyaOrig="330" w14:anchorId="41009ABC">
          <v:shape id="_x0000_i2803" type="#_x0000_t75" style="width:19.5pt;height:16.5pt" o:ole="">
            <v:imagedata r:id="rId790" o:title=""/>
          </v:shape>
          <o:OLEObject Type="Embed" ProgID="Equation.DSMT4" ShapeID="_x0000_i2803" DrawAspect="Content" ObjectID="_1686631091" r:id="rId791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D6831"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390" w:dyaOrig="315" w14:anchorId="4F3CE8DA">
          <v:shape id="_x0000_i2804" type="#_x0000_t75" style="width:19.5pt;height:15.75pt" o:ole="">
            <v:imagedata r:id="rId792" o:title=""/>
          </v:shape>
          <o:OLEObject Type="Embed" ProgID="Equation.DSMT4" ShapeID="_x0000_i2804" DrawAspect="Content" ObjectID="_1686631092" r:id="rId793"/>
        </w:object>
      </w:r>
      <w:r w:rsidRPr="004D6831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và </w:t>
      </w:r>
      <w:r w:rsidRPr="004D6831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405" w:dyaOrig="330" w14:anchorId="6EBDC2C4">
          <v:shape id="_x0000_i2805" type="#_x0000_t75" style="width:20.25pt;height:16.5pt" o:ole="">
            <v:imagedata r:id="rId794" o:title=""/>
          </v:shape>
          <o:OLEObject Type="Embed" ProgID="Equation.DSMT4" ShapeID="_x0000_i2805" DrawAspect="Content" ObjectID="_1686631093" r:id="rId795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  <w:lang w:val="vi-VN"/>
        </w:rPr>
        <w:object w:dxaOrig="405" w:dyaOrig="315" w14:anchorId="00E5D5AA">
          <v:shape id="_x0000_i2806" type="#_x0000_t75" style="width:20.25pt;height:15.75pt" o:ole="">
            <v:imagedata r:id="rId796" o:title=""/>
          </v:shape>
          <o:OLEObject Type="Embed" ProgID="Equation.DSMT4" ShapeID="_x0000_i2806" DrawAspect="Content" ObjectID="_1686631094" r:id="rId797"/>
        </w:object>
      </w:r>
      <w:r w:rsidRPr="004D6831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và </w:t>
      </w:r>
      <w:r w:rsidRPr="004D6831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405" w:dyaOrig="330" w14:anchorId="0C4282FF">
          <v:shape id="_x0000_i2807" type="#_x0000_t75" style="width:20.25pt;height:16.5pt" o:ole="">
            <v:imagedata r:id="rId798" o:title=""/>
          </v:shape>
          <o:OLEObject Type="Embed" ProgID="Equation.DSMT4" ShapeID="_x0000_i2807" DrawAspect="Content" ObjectID="_1686631095" r:id="rId799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D8F006A" w14:textId="77777777" w:rsidR="00DE4CA1" w:rsidRPr="004D6831" w:rsidRDefault="00DE4CA1" w:rsidP="00DE4CA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120F9191" w14:textId="77777777" w:rsidR="00DE4CA1" w:rsidRPr="004D6831" w:rsidRDefault="00DE4CA1" w:rsidP="00DE4CA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7A501DD9" w14:textId="1A831C0D" w:rsidR="00DE4CA1" w:rsidRPr="004D6831" w:rsidRDefault="00DE4CA1" w:rsidP="00DE4CA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4D683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6EA838DE" wp14:editId="0D7D49C1">
            <wp:extent cx="2171700" cy="742950"/>
            <wp:effectExtent l="0" t="0" r="0" b="0"/>
            <wp:docPr id="483" name="Picture 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95F42E" w14:textId="77777777" w:rsidR="00DE4CA1" w:rsidRPr="004D6831" w:rsidRDefault="00DE4CA1" w:rsidP="00DE4CA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D6831">
        <w:rPr>
          <w:rFonts w:ascii="Chu Van An" w:hAnsi="Chu Van An" w:cs="Chu Van An"/>
          <w:sz w:val="24"/>
          <w:szCs w:val="24"/>
          <w:lang w:val="vi-VN"/>
        </w:rPr>
        <w:t xml:space="preserve">Dựa vào hình vẽ ta nhận thấy được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  <w:lang w:val="vi-VN"/>
        </w:rPr>
        <w:object w:dxaOrig="405" w:dyaOrig="315" w14:anchorId="469A85E3">
          <v:shape id="_x0000_i2809" type="#_x0000_t75" style="width:20.25pt;height:15.75pt" o:ole="">
            <v:imagedata r:id="rId801" o:title=""/>
          </v:shape>
          <o:OLEObject Type="Embed" ProgID="Equation.DSMT4" ShapeID="_x0000_i2809" DrawAspect="Content" ObjectID="_1686631096" r:id="rId802"/>
        </w:object>
      </w:r>
      <w:r w:rsidRPr="004D6831">
        <w:rPr>
          <w:rFonts w:ascii="Chu Van An" w:hAnsi="Chu Van An" w:cs="Chu Van An"/>
          <w:sz w:val="24"/>
          <w:szCs w:val="24"/>
          <w:lang w:val="vi-VN"/>
        </w:rPr>
        <w:t xml:space="preserve">cùng hướng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405" w:dyaOrig="330" w14:anchorId="310F209F">
          <v:shape id="_x0000_i2810" type="#_x0000_t75" style="width:20.25pt;height:16.5pt" o:ole="">
            <v:imagedata r:id="rId803" o:title=""/>
          </v:shape>
          <o:OLEObject Type="Embed" ProgID="Equation.DSMT4" ShapeID="_x0000_i2810" DrawAspect="Content" ObjectID="_1686631097" r:id="rId804"/>
        </w:object>
      </w:r>
      <w:r w:rsidRPr="004D6831">
        <w:rPr>
          <w:rFonts w:ascii="Chu Van An" w:hAnsi="Chu Van An" w:cs="Chu Van An"/>
          <w:sz w:val="24"/>
          <w:szCs w:val="24"/>
          <w:lang w:val="vi-VN"/>
        </w:rPr>
        <w:t>.</w:t>
      </w:r>
    </w:p>
    <w:p w14:paraId="09C58DB6" w14:textId="77777777" w:rsidR="00DE4CA1" w:rsidRPr="004D6831" w:rsidRDefault="00DE4CA1" w:rsidP="00DE4CA1">
      <w:pPr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Phát biểu nào sau đây </w:t>
      </w:r>
      <w:r w:rsidRPr="004D6831">
        <w:rPr>
          <w:rFonts w:ascii="Chu Van An" w:hAnsi="Chu Van An" w:cs="Chu Van An"/>
          <w:b/>
          <w:sz w:val="24"/>
          <w:szCs w:val="24"/>
        </w:rPr>
        <w:t>sai</w:t>
      </w:r>
      <w:r w:rsidRPr="004D6831">
        <w:rPr>
          <w:rFonts w:ascii="Chu Van An" w:hAnsi="Chu Van An" w:cs="Chu Van An"/>
          <w:sz w:val="24"/>
          <w:szCs w:val="24"/>
        </w:rPr>
        <w:t>?</w:t>
      </w:r>
    </w:p>
    <w:p w14:paraId="7ADA4279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hAnsi="Chu Van An" w:cs="Chu Van An"/>
          <w:sz w:val="24"/>
          <w:szCs w:val="24"/>
        </w:rPr>
        <w:t>Hai vectơ cùng hướng thì cùng phương.</w:t>
      </w:r>
    </w:p>
    <w:p w14:paraId="2235277A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4D6831">
        <w:rPr>
          <w:rFonts w:ascii="Chu Van An" w:hAnsi="Chu Van An" w:cs="Chu Van An"/>
          <w:sz w:val="24"/>
          <w:szCs w:val="24"/>
        </w:rPr>
        <w:t>Độ dài của vec tơ là khoảng cách giữa điểm đầu và điểm cuối của vec tơ đó.</w:t>
      </w:r>
    </w:p>
    <w:p w14:paraId="6C382F30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hAnsi="Chu Van An" w:cs="Chu Van An"/>
          <w:sz w:val="24"/>
          <w:szCs w:val="24"/>
        </w:rPr>
        <w:t>Hai vec tơ cùng phương thì cùng hướng.</w:t>
      </w:r>
    </w:p>
    <w:p w14:paraId="4277234C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4D6831">
        <w:rPr>
          <w:rFonts w:ascii="Chu Van An" w:hAnsi="Chu Van An" w:cs="Chu Van An"/>
          <w:sz w:val="24"/>
          <w:szCs w:val="24"/>
        </w:rPr>
        <w:t>Vec tơ là đoạn thẳng có hướng.</w:t>
      </w:r>
    </w:p>
    <w:p w14:paraId="6F91F2F2" w14:textId="77777777" w:rsidR="00DE4CA1" w:rsidRPr="004D6831" w:rsidRDefault="00DE4CA1" w:rsidP="00DE4CA1">
      <w:pPr>
        <w:spacing w:line="240" w:lineRule="auto"/>
        <w:ind w:left="992"/>
        <w:jc w:val="center"/>
        <w:rPr>
          <w:rFonts w:ascii="Chu Van An" w:hAnsi="Chu Van An" w:cs="Chu Van An"/>
          <w:b/>
          <w:color w:val="000000"/>
          <w:sz w:val="24"/>
          <w:szCs w:val="24"/>
        </w:rPr>
      </w:pPr>
      <w:r w:rsidRPr="004D6831">
        <w:rPr>
          <w:rFonts w:ascii="Chu Van An" w:hAnsi="Chu Van An" w:cs="Chu Van An"/>
          <w:b/>
          <w:color w:val="000000"/>
          <w:sz w:val="24"/>
          <w:szCs w:val="24"/>
        </w:rPr>
        <w:t>Lời giải</w:t>
      </w:r>
    </w:p>
    <w:p w14:paraId="4D223409" w14:textId="77777777" w:rsidR="00DE4CA1" w:rsidRPr="004D6831" w:rsidRDefault="00DE4CA1" w:rsidP="00DE4CA1">
      <w:pPr>
        <w:spacing w:line="240" w:lineRule="auto"/>
        <w:ind w:left="992"/>
        <w:jc w:val="both"/>
        <w:rPr>
          <w:rFonts w:ascii="Chu Van An" w:hAnsi="Chu Van An" w:cs="Chu Van An"/>
          <w:b/>
          <w:color w:val="000000"/>
          <w:sz w:val="24"/>
          <w:szCs w:val="24"/>
        </w:rPr>
      </w:pPr>
      <w:r w:rsidRPr="004D6831">
        <w:rPr>
          <w:rFonts w:ascii="Chu Van An" w:hAnsi="Chu Van An" w:cs="Chu Van An"/>
          <w:b/>
          <w:color w:val="000000"/>
          <w:sz w:val="24"/>
          <w:szCs w:val="24"/>
        </w:rPr>
        <w:t>Chọn C</w:t>
      </w:r>
    </w:p>
    <w:p w14:paraId="34331C81" w14:textId="77777777" w:rsidR="00DE4CA1" w:rsidRPr="004D6831" w:rsidRDefault="00DE4CA1" w:rsidP="00DE4CA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>Hai vec tơ cùng phương thì cùng hướng hoặc ngược hướng.</w:t>
      </w:r>
    </w:p>
    <w:p w14:paraId="27D95589" w14:textId="77777777" w:rsidR="00DE4CA1" w:rsidRPr="004D6831" w:rsidRDefault="00DE4CA1" w:rsidP="00DE4CA1">
      <w:pPr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Cho 3 điểm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2C632E5B">
          <v:shape id="_x0000_i2811" type="#_x0000_t75" style="width:15.75pt;height:12.75pt" o:ole="">
            <v:imagedata r:id="rId805" o:title=""/>
          </v:shape>
          <o:OLEObject Type="Embed" ProgID="Equation.DSMT4" ShapeID="_x0000_i2811" DrawAspect="Content" ObjectID="_1686631098" r:id="rId806"/>
        </w:object>
      </w:r>
      <w:r w:rsidRPr="004D6831">
        <w:rPr>
          <w:rFonts w:ascii="Chu Van An" w:hAnsi="Chu Van An" w:cs="Chu Van An"/>
          <w:i/>
          <w:sz w:val="24"/>
          <w:szCs w:val="24"/>
        </w:rPr>
        <w:t>,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73F6348B">
          <v:shape id="_x0000_i2812" type="#_x0000_t75" style="width:14.25pt;height:14.25pt" o:ole="">
            <v:imagedata r:id="rId807" o:title=""/>
          </v:shape>
          <o:OLEObject Type="Embed" ProgID="Equation.DSMT4" ShapeID="_x0000_i2812" DrawAspect="Content" ObjectID="_1686631099" r:id="rId808"/>
        </w:object>
      </w:r>
      <w:r w:rsidRPr="004D6831">
        <w:rPr>
          <w:rFonts w:ascii="Chu Van An" w:hAnsi="Chu Van An" w:cs="Chu Van An"/>
          <w:i/>
          <w:sz w:val="24"/>
          <w:szCs w:val="24"/>
        </w:rPr>
        <w:t>,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474AB062">
          <v:shape id="_x0000_i2813" type="#_x0000_t75" style="width:12pt;height:12.75pt" o:ole="">
            <v:imagedata r:id="rId809" o:title=""/>
          </v:shape>
          <o:OLEObject Type="Embed" ProgID="Equation.DSMT4" ShapeID="_x0000_i2813" DrawAspect="Content" ObjectID="_1686631100" r:id="rId810"/>
        </w:object>
      </w:r>
      <w:r w:rsidRPr="004D6831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4D6831">
        <w:rPr>
          <w:rFonts w:ascii="Chu Van An" w:hAnsi="Chu Van An" w:cs="Chu Van An"/>
          <w:sz w:val="24"/>
          <w:szCs w:val="24"/>
        </w:rPr>
        <w:t xml:space="preserve">thẳng hàng trong đó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175D6B0F">
          <v:shape id="_x0000_i2814" type="#_x0000_t75" style="width:14.25pt;height:14.25pt" o:ole="">
            <v:imagedata r:id="rId811" o:title=""/>
          </v:shape>
          <o:OLEObject Type="Embed" ProgID="Equation.DSMT4" ShapeID="_x0000_i2814" DrawAspect="Content" ObjectID="_1686631101" r:id="rId812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nằm giữa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75E0CE8D">
          <v:shape id="_x0000_i2815" type="#_x0000_t75" style="width:15.75pt;height:12.75pt" o:ole="">
            <v:imagedata r:id="rId813" o:title=""/>
          </v:shape>
          <o:OLEObject Type="Embed" ProgID="Equation.DSMT4" ShapeID="_x0000_i2815" DrawAspect="Content" ObjectID="_1686631102" r:id="rId814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và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4C60E897">
          <v:shape id="_x0000_i2816" type="#_x0000_t75" style="width:12pt;height:12.75pt" o:ole="">
            <v:imagedata r:id="rId815" o:title=""/>
          </v:shape>
          <o:OLEObject Type="Embed" ProgID="Equation.DSMT4" ShapeID="_x0000_i2816" DrawAspect="Content" ObjectID="_1686631103" r:id="rId816"/>
        </w:object>
      </w:r>
      <w:r w:rsidRPr="004D6831">
        <w:rPr>
          <w:rFonts w:ascii="Chu Van An" w:hAnsi="Chu Van An" w:cs="Chu Van An"/>
          <w:sz w:val="24"/>
          <w:szCs w:val="24"/>
        </w:rPr>
        <w:t>. khi đó các cặp véc tơ nào sau đây cùng hướng?</w:t>
      </w:r>
    </w:p>
    <w:p w14:paraId="57B325FC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465" w:dyaOrig="345" w14:anchorId="3CC7BBF4">
          <v:shape id="_x0000_i2817" type="#_x0000_t75" style="width:23.25pt;height:17.25pt" o:ole="">
            <v:imagedata r:id="rId817" o:title=""/>
          </v:shape>
          <o:OLEObject Type="Embed" ProgID="Equation.DSMT4" ShapeID="_x0000_i2817" DrawAspect="Content" ObjectID="_1686631104" r:id="rId818"/>
        </w:object>
      </w:r>
      <w:r w:rsidRPr="004D6831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435" w:dyaOrig="315" w14:anchorId="558243F9">
          <v:shape id="_x0000_i2818" type="#_x0000_t75" style="width:21.75pt;height:15.75pt" o:ole="">
            <v:imagedata r:id="rId819" o:title=""/>
          </v:shape>
          <o:OLEObject Type="Embed" ProgID="Equation.DSMT4" ShapeID="_x0000_i2818" DrawAspect="Content" ObjectID="_1686631105" r:id="rId820"/>
        </w:object>
      </w:r>
      <w:r w:rsidRPr="004D6831">
        <w:rPr>
          <w:rFonts w:ascii="Chu Van An" w:hAnsi="Chu Van An" w:cs="Chu Van An"/>
          <w:sz w:val="24"/>
          <w:szCs w:val="24"/>
          <w:lang w:val="fr-FR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465" w:dyaOrig="345" w14:anchorId="01769A7A">
          <v:shape id="_x0000_i2819" type="#_x0000_t75" style="width:23.25pt;height:17.25pt" o:ole="">
            <v:imagedata r:id="rId821" o:title=""/>
          </v:shape>
          <o:OLEObject Type="Embed" ProgID="Equation.DSMT4" ShapeID="_x0000_i2819" DrawAspect="Content" ObjectID="_1686631106" r:id="rId822"/>
        </w:object>
      </w:r>
      <w:r w:rsidRPr="004D6831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345" w14:anchorId="3E10E6D4">
          <v:shape id="_x0000_i2820" type="#_x0000_t75" style="width:21pt;height:17.25pt" o:ole="">
            <v:imagedata r:id="rId823" o:title=""/>
          </v:shape>
          <o:OLEObject Type="Embed" ProgID="Equation.DSMT4" ShapeID="_x0000_i2820" DrawAspect="Content" ObjectID="_1686631107" r:id="rId824"/>
        </w:object>
      </w:r>
      <w:r w:rsidRPr="004D6831">
        <w:rPr>
          <w:rFonts w:ascii="Chu Van An" w:hAnsi="Chu Van An" w:cs="Chu Van An"/>
          <w:sz w:val="24"/>
          <w:szCs w:val="24"/>
          <w:lang w:val="fr-FR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480" w:dyaOrig="345" w14:anchorId="297428D0">
          <v:shape id="_x0000_i2821" type="#_x0000_t75" style="width:24pt;height:17.25pt" o:ole="">
            <v:imagedata r:id="rId825" o:title=""/>
          </v:shape>
          <o:OLEObject Type="Embed" ProgID="Equation.DSMT4" ShapeID="_x0000_i2821" DrawAspect="Content" ObjectID="_1686631108" r:id="rId826"/>
        </w:object>
      </w:r>
      <w:r w:rsidRPr="004D6831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345" w14:anchorId="684E71AD">
          <v:shape id="_x0000_i2822" type="#_x0000_t75" style="width:20.25pt;height:17.25pt" o:ole="">
            <v:imagedata r:id="rId827" o:title=""/>
          </v:shape>
          <o:OLEObject Type="Embed" ProgID="Equation.DSMT4" ShapeID="_x0000_i2822" DrawAspect="Content" ObjectID="_1686631109" r:id="rId828"/>
        </w:object>
      </w:r>
      <w:r w:rsidRPr="004D6831">
        <w:rPr>
          <w:rFonts w:ascii="Chu Van An" w:hAnsi="Chu Van An" w:cs="Chu Van An"/>
          <w:sz w:val="24"/>
          <w:szCs w:val="24"/>
          <w:lang w:val="fr-FR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435" w:dyaOrig="315" w14:anchorId="246BE9F1">
          <v:shape id="_x0000_i2823" type="#_x0000_t75" style="width:21.75pt;height:15.75pt" o:ole="">
            <v:imagedata r:id="rId829" o:title=""/>
          </v:shape>
          <o:OLEObject Type="Embed" ProgID="Equation.DSMT4" ShapeID="_x0000_i2823" DrawAspect="Content" ObjectID="_1686631110" r:id="rId830"/>
        </w:object>
      </w:r>
      <w:r w:rsidRPr="004D6831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345" w14:anchorId="5AFA9233">
          <v:shape id="_x0000_i2824" type="#_x0000_t75" style="width:21pt;height:17.25pt" o:ole="">
            <v:imagedata r:id="rId831" o:title=""/>
          </v:shape>
          <o:OLEObject Type="Embed" ProgID="Equation.DSMT4" ShapeID="_x0000_i2824" DrawAspect="Content" ObjectID="_1686631111" r:id="rId832"/>
        </w:object>
      </w:r>
      <w:r w:rsidRPr="004D6831">
        <w:rPr>
          <w:rFonts w:ascii="Chu Van An" w:hAnsi="Chu Van An" w:cs="Chu Van An"/>
          <w:sz w:val="24"/>
          <w:szCs w:val="24"/>
          <w:lang w:val="fr-FR"/>
        </w:rPr>
        <w:t>.</w:t>
      </w:r>
    </w:p>
    <w:p w14:paraId="0EC51DC0" w14:textId="77777777" w:rsidR="00DE4CA1" w:rsidRPr="004D6831" w:rsidRDefault="00DE4CA1" w:rsidP="00DE4CA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4D6831">
        <w:rPr>
          <w:rFonts w:ascii="Chu Van An" w:hAnsi="Chu Van An" w:cs="Chu Van An"/>
          <w:b/>
          <w:color w:val="800080"/>
          <w:sz w:val="24"/>
          <w:szCs w:val="24"/>
          <w:lang w:val="fr-FR"/>
        </w:rPr>
        <w:t>Lời giải</w:t>
      </w:r>
    </w:p>
    <w:p w14:paraId="3B130320" w14:textId="77777777" w:rsidR="00DE4CA1" w:rsidRPr="004D6831" w:rsidRDefault="00DE4CA1" w:rsidP="00DE4CA1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A</w:t>
      </w:r>
    </w:p>
    <w:p w14:paraId="636BBB30" w14:textId="0B6DABAB" w:rsidR="00DE4CA1" w:rsidRPr="004D6831" w:rsidRDefault="00DE4CA1" w:rsidP="00DE4CA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59C78B96" wp14:editId="0313032E">
            <wp:extent cx="3238500" cy="504825"/>
            <wp:effectExtent l="0" t="0" r="0" b="9525"/>
            <wp:docPr id="482" name="Picture 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F9151A" w14:textId="77777777" w:rsidR="00DE4CA1" w:rsidRPr="004D6831" w:rsidRDefault="00DE4CA1" w:rsidP="00DE4CA1">
      <w:pPr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Cho lục giác đều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035" w:dyaOrig="285" w14:anchorId="5742EA42">
          <v:shape id="_x0000_i2826" type="#_x0000_t75" style="width:51.75pt;height:14.25pt" o:ole="">
            <v:imagedata r:id="rId834" o:title=""/>
          </v:shape>
          <o:OLEObject Type="Embed" ProgID="Equation.DSMT4" ShapeID="_x0000_i2826" DrawAspect="Content" ObjectID="_1686631112" r:id="rId835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như hình vẽ,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315" w14:anchorId="3D21CDFA">
          <v:shape id="_x0000_i2827" type="#_x0000_t75" style="width:21pt;height:15.75pt" o:ole="">
            <v:imagedata r:id="rId836" o:title=""/>
          </v:shape>
          <o:OLEObject Type="Embed" ProgID="Equation.DSMT4" ShapeID="_x0000_i2827" DrawAspect="Content" ObjectID="_1686631113" r:id="rId837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cùng hướng với vectơ nào trong các vectơ sau?</w:t>
      </w:r>
    </w:p>
    <w:p w14:paraId="0CAB592B" w14:textId="5460E959" w:rsidR="00DE4CA1" w:rsidRPr="004D6831" w:rsidRDefault="00DE4CA1" w:rsidP="00DE4CA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4D6831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54E7CE27" wp14:editId="70C1C2F3">
            <wp:extent cx="1362075" cy="1381125"/>
            <wp:effectExtent l="0" t="0" r="0" b="0"/>
            <wp:docPr id="481" name="Picture 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888E7B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345" w14:anchorId="5BDCA24E">
          <v:shape id="_x0000_i2829" type="#_x0000_t75" style="width:21pt;height:17.25pt" o:ole="">
            <v:imagedata r:id="rId839" o:title=""/>
          </v:shape>
          <o:OLEObject Type="Embed" ProgID="Equation.DSMT4" ShapeID="_x0000_i2829" DrawAspect="Content" ObjectID="_1686631114" r:id="rId840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345" w14:anchorId="3A4B7901">
          <v:shape id="_x0000_i2830" type="#_x0000_t75" style="width:20.25pt;height:17.25pt" o:ole="">
            <v:imagedata r:id="rId841" o:title=""/>
          </v:shape>
          <o:OLEObject Type="Embed" ProgID="Equation.DSMT4" ShapeID="_x0000_i2830" DrawAspect="Content" ObjectID="_1686631115" r:id="rId842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375" w:dyaOrig="315" w14:anchorId="7C6E0010">
          <v:shape id="_x0000_i2831" type="#_x0000_t75" style="width:18.75pt;height:15.75pt" o:ole="">
            <v:imagedata r:id="rId843" o:title=""/>
          </v:shape>
          <o:OLEObject Type="Embed" ProgID="Equation.DSMT4" ShapeID="_x0000_i2831" DrawAspect="Content" ObjectID="_1686631116" r:id="rId844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435" w:dyaOrig="345" w14:anchorId="23056AD0">
          <v:shape id="_x0000_i2832" type="#_x0000_t75" style="width:21.75pt;height:17.25pt" o:ole="">
            <v:imagedata r:id="rId845" o:title=""/>
          </v:shape>
          <o:OLEObject Type="Embed" ProgID="Equation.DSMT4" ShapeID="_x0000_i2832" DrawAspect="Content" ObjectID="_1686631117" r:id="rId846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5CEBF94" w14:textId="77777777" w:rsidR="00DE4CA1" w:rsidRPr="004D6831" w:rsidRDefault="00DE4CA1" w:rsidP="00DE4CA1">
      <w:pPr>
        <w:spacing w:line="240" w:lineRule="auto"/>
        <w:ind w:left="992"/>
        <w:jc w:val="center"/>
        <w:rPr>
          <w:rFonts w:ascii="Chu Van An" w:hAnsi="Chu Van An" w:cs="Chu Van An"/>
          <w:b/>
          <w:color w:val="3333FF"/>
          <w:sz w:val="24"/>
          <w:szCs w:val="24"/>
        </w:rPr>
      </w:pPr>
      <w:r w:rsidRPr="004D6831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079861C4" w14:textId="77777777" w:rsidR="00DE4CA1" w:rsidRPr="004D6831" w:rsidRDefault="00DE4CA1" w:rsidP="00DE4CA1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sz w:val="24"/>
          <w:szCs w:val="24"/>
        </w:rPr>
        <w:t>Chọn C</w:t>
      </w:r>
    </w:p>
    <w:p w14:paraId="7BEB5D3D" w14:textId="77777777" w:rsidR="00DE4CA1" w:rsidRPr="004D6831" w:rsidRDefault="00DE4CA1" w:rsidP="00DE4CA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Vì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035" w:dyaOrig="285" w14:anchorId="21DF70ED">
          <v:shape id="_x0000_i2833" type="#_x0000_t75" style="width:51.75pt;height:14.25pt" o:ole="">
            <v:imagedata r:id="rId834" o:title=""/>
          </v:shape>
          <o:OLEObject Type="Embed" ProgID="Equation.DSMT4" ShapeID="_x0000_i2833" DrawAspect="Content" ObjectID="_1686631118" r:id="rId847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là lục giác đều nên: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100" w:dyaOrig="285" w14:anchorId="13FBF2E4">
          <v:shape id="_x0000_i2834" type="#_x0000_t75" style="width:105pt;height:14.25pt" o:ole="">
            <v:imagedata r:id="rId848" o:title=""/>
          </v:shape>
          <o:OLEObject Type="Embed" ProgID="Equation.DSMT4" ShapeID="_x0000_i2834" DrawAspect="Content" ObjectID="_1686631119" r:id="rId849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0F64E07A" w14:textId="77777777" w:rsidR="00DE4CA1" w:rsidRPr="004D6831" w:rsidRDefault="00DE4CA1" w:rsidP="00DE4CA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Do đó: Tứ giác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43A1D08C">
          <v:shape id="_x0000_i2835" type="#_x0000_t75" style="width:36pt;height:14.25pt" o:ole="">
            <v:imagedata r:id="rId850" o:title=""/>
          </v:shape>
          <o:OLEObject Type="Embed" ProgID="Equation.DSMT4" ShapeID="_x0000_i2835" DrawAspect="Content" ObjectID="_1686631120" r:id="rId851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là hình thoi. Suy ra: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840" w:dyaOrig="285" w14:anchorId="31CA5BC8">
          <v:shape id="_x0000_i2836" type="#_x0000_t75" style="width:42pt;height:14.25pt" o:ole="">
            <v:imagedata r:id="rId852" o:title=""/>
          </v:shape>
          <o:OLEObject Type="Embed" ProgID="Equation.DSMT4" ShapeID="_x0000_i2836" DrawAspect="Content" ObjectID="_1686631121" r:id="rId853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hay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855" w:dyaOrig="285" w14:anchorId="3B2FE817">
          <v:shape id="_x0000_i2837" type="#_x0000_t75" style="width:42.75pt;height:14.25pt" o:ole="">
            <v:imagedata r:id="rId854" o:title=""/>
          </v:shape>
          <o:OLEObject Type="Embed" ProgID="Equation.DSMT4" ShapeID="_x0000_i2837" DrawAspect="Content" ObjectID="_1686631122" r:id="rId855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2C0470C7" w14:textId="77777777" w:rsidR="00DE4CA1" w:rsidRPr="004D6831" w:rsidRDefault="00DE4CA1" w:rsidP="00DE4CA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Dựa vào hình vẽ, ta thấy: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315" w14:anchorId="37E78B6E">
          <v:shape id="_x0000_i2838" type="#_x0000_t75" style="width:21pt;height:15.75pt" o:ole="">
            <v:imagedata r:id="rId856" o:title=""/>
          </v:shape>
          <o:OLEObject Type="Embed" ProgID="Equation.DSMT4" ShapeID="_x0000_i2838" DrawAspect="Content" ObjectID="_1686631123" r:id="rId857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cùng hướng với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375" w:dyaOrig="315" w14:anchorId="48DCC2F8">
          <v:shape id="_x0000_i2839" type="#_x0000_t75" style="width:18.75pt;height:15.75pt" o:ole="">
            <v:imagedata r:id="rId858" o:title=""/>
          </v:shape>
          <o:OLEObject Type="Embed" ProgID="Equation.DSMT4" ShapeID="_x0000_i2839" DrawAspect="Content" ObjectID="_1686631124" r:id="rId859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41674E92" w14:textId="77777777" w:rsidR="00DE4CA1" w:rsidRPr="004D6831" w:rsidRDefault="00DE4CA1" w:rsidP="00DE4CA1">
      <w:pPr>
        <w:pStyle w:val="MTDisplayEquation"/>
        <w:numPr>
          <w:ilvl w:val="0"/>
          <w:numId w:val="35"/>
        </w:numPr>
        <w:tabs>
          <w:tab w:val="left" w:pos="992"/>
        </w:tabs>
        <w:spacing w:line="240" w:lineRule="auto"/>
        <w:contextualSpacing/>
        <w:rPr>
          <w:rFonts w:ascii="Chu Van An" w:hAnsi="Chu Van An" w:cs="Chu Van An"/>
        </w:rPr>
      </w:pPr>
      <w:r w:rsidRPr="004D6831">
        <w:rPr>
          <w:rFonts w:ascii="Chu Van An" w:hAnsi="Chu Van An" w:cs="Chu Van An"/>
        </w:rPr>
        <w:t xml:space="preserve">Cho hình chữ nhật </w:t>
      </w:r>
      <w:r w:rsidRPr="004D6831">
        <w:rPr>
          <w:rFonts w:ascii="Chu Van An" w:hAnsi="Chu Van An" w:cs="Chu Van An"/>
          <w:position w:val="-6"/>
        </w:rPr>
        <w:object w:dxaOrig="720" w:dyaOrig="285" w14:anchorId="58306CEC">
          <v:shape id="_x0000_i2840" type="#_x0000_t75" style="width:36pt;height:14.25pt" o:ole="">
            <v:imagedata r:id="rId860" o:title=""/>
          </v:shape>
          <o:OLEObject Type="Embed" ProgID="Equation.DSMT4" ShapeID="_x0000_i2840" DrawAspect="Content" ObjectID="_1686631125" r:id="rId861"/>
        </w:object>
      </w:r>
      <w:r w:rsidRPr="004D6831">
        <w:rPr>
          <w:rFonts w:ascii="Chu Van An" w:hAnsi="Chu Van An" w:cs="Chu Van An"/>
        </w:rPr>
        <w:t>. Nhận xét các khẳng định sau:</w:t>
      </w:r>
    </w:p>
    <w:p w14:paraId="333E0D6F" w14:textId="77777777" w:rsidR="00DE4CA1" w:rsidRPr="004D6831" w:rsidRDefault="00DE4CA1" w:rsidP="00DE4CA1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>(1)</w:t>
      </w:r>
      <w:r w:rsidRPr="004D6831">
        <w:rPr>
          <w:rFonts w:ascii="Chu Van An" w:eastAsia="Arial" w:hAnsi="Chu Van An" w:cs="Chu Van An"/>
          <w:position w:val="-4"/>
          <w:sz w:val="24"/>
          <w:szCs w:val="24"/>
          <w:lang w:val="x-none" w:eastAsia="x-none"/>
        </w:rPr>
        <w:object w:dxaOrig="405" w:dyaOrig="315" w14:anchorId="54CF88DA">
          <v:shape id="_x0000_i2841" type="#_x0000_t75" style="width:20.25pt;height:15.75pt" o:ole="">
            <v:imagedata r:id="rId862" o:title=""/>
          </v:shape>
          <o:OLEObject Type="Embed" ProgID="Equation.DSMT4" ShapeID="_x0000_i2841" DrawAspect="Content" ObjectID="_1686631126" r:id="rId863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và </w:t>
      </w:r>
      <w:r w:rsidRPr="004D6831">
        <w:rPr>
          <w:rFonts w:ascii="Chu Van An" w:eastAsia="Arial" w:hAnsi="Chu Van An" w:cs="Chu Van An"/>
          <w:position w:val="-6"/>
          <w:sz w:val="24"/>
          <w:szCs w:val="24"/>
          <w:lang w:val="x-none" w:eastAsia="x-none"/>
        </w:rPr>
        <w:object w:dxaOrig="405" w:dyaOrig="345" w14:anchorId="38C1FB59">
          <v:shape id="_x0000_i2842" type="#_x0000_t75" style="width:20.25pt;height:17.25pt" o:ole="">
            <v:imagedata r:id="rId864" o:title=""/>
          </v:shape>
          <o:OLEObject Type="Embed" ProgID="Equation.DSMT4" ShapeID="_x0000_i2842" DrawAspect="Content" ObjectID="_1686631127" r:id="rId865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ngược hướng.</w:t>
      </w:r>
    </w:p>
    <w:p w14:paraId="6E961F5B" w14:textId="77777777" w:rsidR="00DE4CA1" w:rsidRPr="004D6831" w:rsidRDefault="00DE4CA1" w:rsidP="00DE4CA1">
      <w:pPr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>(2)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345" w14:anchorId="04D44B3E">
          <v:shape id="_x0000_i2843" type="#_x0000_t75" style="width:21pt;height:17.25pt" o:ole="">
            <v:imagedata r:id="rId866" o:title=""/>
          </v:shape>
          <o:OLEObject Type="Embed" ProgID="Equation.DSMT4" ShapeID="_x0000_i2843" DrawAspect="Content" ObjectID="_1686631128" r:id="rId867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và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315" w14:anchorId="5F574F0E">
          <v:shape id="_x0000_i2844" type="#_x0000_t75" style="width:20.25pt;height:15.75pt" o:ole="">
            <v:imagedata r:id="rId868" o:title=""/>
          </v:shape>
          <o:OLEObject Type="Embed" ProgID="Equation.DSMT4" ShapeID="_x0000_i2844" DrawAspect="Content" ObjectID="_1686631129" r:id="rId869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ngược hướng.</w:t>
      </w:r>
    </w:p>
    <w:p w14:paraId="103DE391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hAnsi="Chu Van An" w:cs="Chu Van An"/>
          <w:sz w:val="24"/>
          <w:szCs w:val="24"/>
        </w:rPr>
        <w:t>(1) sai, (2) đúng.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D6831">
        <w:rPr>
          <w:rFonts w:ascii="Chu Van An" w:hAnsi="Chu Van An" w:cs="Chu Van An"/>
          <w:sz w:val="24"/>
          <w:szCs w:val="24"/>
        </w:rPr>
        <w:t>(1) và (2) đều sai.</w:t>
      </w:r>
    </w:p>
    <w:p w14:paraId="314FEEBE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D6831">
        <w:rPr>
          <w:rFonts w:ascii="Chu Van An" w:hAnsi="Chu Van An" w:cs="Chu Van An"/>
          <w:sz w:val="24"/>
          <w:szCs w:val="24"/>
        </w:rPr>
        <w:t>(1) và (2) đều đúng.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hAnsi="Chu Van An" w:cs="Chu Van An"/>
          <w:sz w:val="24"/>
          <w:szCs w:val="24"/>
        </w:rPr>
        <w:t>(1) đúng, (2) sai.</w:t>
      </w:r>
    </w:p>
    <w:p w14:paraId="6286CA49" w14:textId="77777777" w:rsidR="00DE4CA1" w:rsidRPr="004D6831" w:rsidRDefault="00DE4CA1" w:rsidP="00DE4CA1">
      <w:pPr>
        <w:spacing w:line="240" w:lineRule="auto"/>
        <w:ind w:left="992"/>
        <w:jc w:val="center"/>
        <w:rPr>
          <w:rFonts w:ascii="Chu Van An" w:hAnsi="Chu Van An" w:cs="Chu Van An"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680B357F" w14:textId="77777777" w:rsidR="00DE4CA1" w:rsidRPr="004D6831" w:rsidRDefault="00DE4CA1" w:rsidP="00DE4CA1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eastAsia="Calibri" w:hAnsi="Chu Van An" w:cs="Chu Van An"/>
          <w:b/>
          <w:sz w:val="24"/>
          <w:szCs w:val="24"/>
        </w:rPr>
        <w:t>Chọn D</w:t>
      </w:r>
    </w:p>
    <w:p w14:paraId="11104752" w14:textId="76D37F26" w:rsidR="00DE4CA1" w:rsidRPr="004D6831" w:rsidRDefault="00DE4CA1" w:rsidP="00DE4CA1">
      <w:pPr>
        <w:spacing w:line="240" w:lineRule="auto"/>
        <w:ind w:left="992"/>
        <w:contextualSpacing/>
        <w:jc w:val="center"/>
        <w:rPr>
          <w:rFonts w:ascii="Chu Van An" w:hAnsi="Chu Van An" w:cs="Chu Van An"/>
          <w:noProof/>
          <w:sz w:val="24"/>
          <w:szCs w:val="24"/>
        </w:rPr>
      </w:pPr>
      <w:r w:rsidRPr="004D683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3380BB81" wp14:editId="57B5DC5B">
            <wp:extent cx="1990725" cy="1238250"/>
            <wp:effectExtent l="0" t="0" r="9525" b="0"/>
            <wp:docPr id="461" name="Picture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8CC3C5" w14:textId="77777777" w:rsidR="00DE4CA1" w:rsidRPr="004D6831" w:rsidRDefault="00DE4CA1" w:rsidP="00DE4CA1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4D6831">
        <w:rPr>
          <w:rFonts w:ascii="Chu Van An" w:hAnsi="Chu Van An" w:cs="Chu Van An"/>
          <w:noProof/>
          <w:sz w:val="24"/>
          <w:szCs w:val="24"/>
        </w:rPr>
        <w:t xml:space="preserve">Ta có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315" w14:anchorId="6CA62185">
          <v:shape id="_x0000_i2846" type="#_x0000_t75" style="width:20.25pt;height:15.75pt" o:ole="">
            <v:imagedata r:id="rId862" o:title=""/>
          </v:shape>
          <o:OLEObject Type="Embed" ProgID="Equation.DSMT4" ShapeID="_x0000_i2846" DrawAspect="Content" ObjectID="_1686631130" r:id="rId871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và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345" w14:anchorId="3C60ED78">
          <v:shape id="_x0000_i2847" type="#_x0000_t75" style="width:20.25pt;height:17.25pt" o:ole="">
            <v:imagedata r:id="rId864" o:title=""/>
          </v:shape>
          <o:OLEObject Type="Embed" ProgID="Equation.DSMT4" ShapeID="_x0000_i2847" DrawAspect="Content" ObjectID="_1686631131" r:id="rId872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ngược hướng,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345" w14:anchorId="6D82DBB3">
          <v:shape id="_x0000_i2848" type="#_x0000_t75" style="width:21pt;height:17.25pt" o:ole="">
            <v:imagedata r:id="rId866" o:title=""/>
          </v:shape>
          <o:OLEObject Type="Embed" ProgID="Equation.DSMT4" ShapeID="_x0000_i2848" DrawAspect="Content" ObjectID="_1686631132" r:id="rId873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và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315" w14:anchorId="50334A54">
          <v:shape id="_x0000_i2849" type="#_x0000_t75" style="width:20.25pt;height:15.75pt" o:ole="">
            <v:imagedata r:id="rId868" o:title=""/>
          </v:shape>
          <o:OLEObject Type="Embed" ProgID="Equation.DSMT4" ShapeID="_x0000_i2849" DrawAspect="Content" ObjectID="_1686631133" r:id="rId874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không cùng phương.</w:t>
      </w:r>
    </w:p>
    <w:p w14:paraId="0B3F3223" w14:textId="77777777" w:rsidR="00DE4CA1" w:rsidRPr="004D6831" w:rsidRDefault="00DE4CA1" w:rsidP="00DE4CA1">
      <w:pPr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Cho lục giác đều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050" w:dyaOrig="285" w14:anchorId="5AB74C5C">
          <v:shape id="_x0000_i2850" type="#_x0000_t75" style="width:52.5pt;height:14.25pt" o:ole="">
            <v:imagedata r:id="rId875" o:title=""/>
          </v:shape>
          <o:OLEObject Type="Embed" ProgID="Equation.DSMT4" ShapeID="_x0000_i2850" DrawAspect="Content" ObjectID="_1686631134" r:id="rId876"/>
        </w:object>
      </w:r>
      <w:r w:rsidRPr="004D6831">
        <w:rPr>
          <w:rFonts w:ascii="Chu Van An" w:hAnsi="Chu Van An" w:cs="Chu Van An"/>
          <w:sz w:val="24"/>
          <w:szCs w:val="24"/>
        </w:rPr>
        <w:t xml:space="preserve">tâm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44F94914">
          <v:shape id="_x0000_i2851" type="#_x0000_t75" style="width:14.25pt;height:14.25pt" o:ole="">
            <v:imagedata r:id="rId877" o:title=""/>
          </v:shape>
          <o:OLEObject Type="Embed" ProgID="Equation.DSMT4" ShapeID="_x0000_i2851" DrawAspect="Content" ObjectID="_1686631135" r:id="rId878"/>
        </w:object>
      </w:r>
      <w:r w:rsidRPr="004D6831">
        <w:rPr>
          <w:rFonts w:ascii="Chu Van An" w:hAnsi="Chu Van An" w:cs="Chu Van An"/>
          <w:sz w:val="24"/>
          <w:szCs w:val="24"/>
        </w:rPr>
        <w:t xml:space="preserve">Số các vectơ khác vectơ - không, cùng phương với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345" w14:anchorId="2A754E12">
          <v:shape id="_x0000_i2852" type="#_x0000_t75" style="width:21pt;height:17.25pt" o:ole="">
            <v:imagedata r:id="rId879" o:title=""/>
          </v:shape>
          <o:OLEObject Type="Embed" ProgID="Equation.DSMT4" ShapeID="_x0000_i2852" DrawAspect="Content" ObjectID="_1686631136" r:id="rId880"/>
        </w:object>
      </w:r>
      <w:r w:rsidRPr="004D6831">
        <w:rPr>
          <w:rFonts w:ascii="Chu Van An" w:hAnsi="Chu Van An" w:cs="Chu Van An"/>
          <w:sz w:val="24"/>
          <w:szCs w:val="24"/>
        </w:rPr>
        <w:t>có điểm đầu và điểm cuối là các đỉnh của lục giác là</w:t>
      </w:r>
    </w:p>
    <w:p w14:paraId="12732CD4" w14:textId="77777777" w:rsidR="00DE4CA1" w:rsidRPr="004D6831" w:rsidRDefault="00DE4CA1" w:rsidP="00DE4CA1">
      <w:pPr>
        <w:widowControl w:val="0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7140DF27">
          <v:shape id="_x0000_i2853" type="#_x0000_t75" style="width:12pt;height:14.25pt" o:ole="">
            <v:imagedata r:id="rId881" o:title=""/>
          </v:shape>
          <o:OLEObject Type="Embed" ProgID="Equation.DSMT4" ShapeID="_x0000_i2853" DrawAspect="Content" ObjectID="_1686631137" r:id="rId882"/>
        </w:objec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60BDDA78">
          <v:shape id="_x0000_i2854" type="#_x0000_t75" style="width:12pt;height:14.25pt" o:ole="">
            <v:imagedata r:id="rId883" o:title=""/>
          </v:shape>
          <o:OLEObject Type="Embed" ProgID="Equation.DSMT4" ShapeID="_x0000_i2854" DrawAspect="Content" ObjectID="_1686631138" r:id="rId884"/>
        </w:objec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6E731ECF">
          <v:shape id="_x0000_i2855" type="#_x0000_t75" style="width:12pt;height:14.25pt" o:ole="">
            <v:imagedata r:id="rId885" o:title=""/>
          </v:shape>
          <o:OLEObject Type="Embed" ProgID="Equation.DSMT4" ShapeID="_x0000_i2855" DrawAspect="Content" ObjectID="_1686631139" r:id="rId886"/>
        </w:objec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5171D6A5">
          <v:shape id="_x0000_i2856" type="#_x0000_t75" style="width:12pt;height:14.25pt" o:ole="">
            <v:imagedata r:id="rId887" o:title=""/>
          </v:shape>
          <o:OLEObject Type="Embed" ProgID="Equation.DSMT4" ShapeID="_x0000_i2856" DrawAspect="Content" ObjectID="_1686631140" r:id="rId888"/>
        </w:object>
      </w:r>
    </w:p>
    <w:p w14:paraId="678B78C3" w14:textId="77777777" w:rsidR="00DE4CA1" w:rsidRPr="004D6831" w:rsidRDefault="00DE4CA1" w:rsidP="00DE4CA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6CA4B012" w14:textId="77777777" w:rsidR="00DE4CA1" w:rsidRPr="004D6831" w:rsidRDefault="00DE4CA1" w:rsidP="00DE4CA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05039D93" w14:textId="77777777" w:rsidR="00DE4CA1" w:rsidRPr="004D6831" w:rsidRDefault="00DE4CA1" w:rsidP="00DE4CA1">
      <w:pPr>
        <w:widowControl w:val="0"/>
        <w:spacing w:before="4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Đó là các vectơ: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2565" w:dyaOrig="375" w14:anchorId="17446411">
          <v:shape id="_x0000_i2857" type="#_x0000_t75" style="width:128.25pt;height:18.75pt" o:ole="">
            <v:imagedata r:id="rId889" o:title=""/>
          </v:shape>
          <o:OLEObject Type="Embed" ProgID="Equation.DSMT4" ShapeID="_x0000_i2857" DrawAspect="Content" ObjectID="_1686631141" r:id="rId890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76C0CDC4" w14:textId="126A6498" w:rsidR="00DE4CA1" w:rsidRPr="004D6831" w:rsidRDefault="00DE4CA1" w:rsidP="00DE4CA1">
      <w:pPr>
        <w:widowControl w:val="0"/>
        <w:spacing w:before="40"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noProof/>
          <w:sz w:val="24"/>
          <w:szCs w:val="24"/>
        </w:rPr>
        <w:lastRenderedPageBreak/>
        <w:drawing>
          <wp:inline distT="0" distB="0" distL="0" distR="0" wp14:anchorId="35BF97C6" wp14:editId="31DE38CA">
            <wp:extent cx="1334962" cy="1236408"/>
            <wp:effectExtent l="0" t="0" r="0" b="1905"/>
            <wp:docPr id="460" name="Picture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8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5367" cy="1236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0A5E6CC1" w14:textId="1286F726" w:rsidR="00EC5D1C" w:rsidRPr="004D6831" w:rsidRDefault="00892566" w:rsidP="00DE4CA1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4D6831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4D6831">
        <w:rPr>
          <w:rFonts w:ascii="Chu Van An" w:hAnsi="Chu Van An" w:cs="Chu Van An"/>
          <w:b/>
          <w:color w:val="00B050"/>
          <w:sz w:val="24"/>
          <w:szCs w:val="24"/>
        </w:rPr>
        <w:t xml:space="preserve"> </w:t>
      </w:r>
      <w:r w:rsidR="00460B37" w:rsidRPr="004D683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061B986" wp14:editId="50EE8420">
                <wp:extent cx="6609025" cy="1726905"/>
                <wp:effectExtent l="0" t="38100" r="20955" b="26035"/>
                <wp:docPr id="22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09025" cy="1726905"/>
                          <a:chOff x="-1" y="-26"/>
                          <a:chExt cx="6609025" cy="1677981"/>
                        </a:xfrm>
                      </wpg:grpSpPr>
                      <wps:wsp>
                        <wps:cNvPr id="22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" y="260819"/>
                            <a:ext cx="6609025" cy="1417136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B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27581F3" w14:textId="77777777" w:rsidR="00E62F77" w:rsidRDefault="00E62F7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21074D54" w14:textId="77777777" w:rsidR="00E62F77" w:rsidRPr="004E4A10" w:rsidRDefault="00E62F7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12D905CA" w14:textId="77777777" w:rsidR="006E6CDF" w:rsidRPr="002446EF" w:rsidRDefault="006E6CDF" w:rsidP="006E6CDF">
                              <w:pPr>
                                <w:pStyle w:val="ListParagraph"/>
                                <w:numPr>
                                  <w:ilvl w:val="0"/>
                                  <w:numId w:val="28"/>
                                </w:num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Hai vectơ bằng nhau 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position w:val="-44"/>
                                </w:rPr>
                                <w:object w:dxaOrig="2940" w:dyaOrig="999" w14:anchorId="31A49AF2">
                                  <v:shape id="_x0000_i1142" type="#_x0000_t75" style="width:146.25pt;height:50.25pt" o:ole="">
                                    <v:imagedata r:id="rId38" o:title=""/>
                                  </v:shape>
                                  <o:OLEObject Type="Embed" ProgID="Equation.DSMT4" ShapeID="_x0000_i1142" DrawAspect="Content" ObjectID="_1686631386" r:id="rId892"/>
                                </w:object>
                              </w:r>
                            </w:p>
                            <w:p w14:paraId="491192B5" w14:textId="2DAD9068" w:rsidR="00E62F77" w:rsidRPr="00993994" w:rsidRDefault="00E62F77" w:rsidP="00460B37">
                              <w:pPr>
                                <w:pStyle w:val="ListParagraph"/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28" name="Group 228"/>
                        <wpg:cNvGrpSpPr/>
                        <wpg:grpSpPr>
                          <a:xfrm>
                            <a:off x="150812" y="-26"/>
                            <a:ext cx="5792787" cy="485801"/>
                            <a:chOff x="150812" y="-26"/>
                            <a:chExt cx="5793131" cy="485801"/>
                          </a:xfrm>
                        </wpg:grpSpPr>
                        <wpg:grpSp>
                          <wpg:cNvPr id="229" name="Group 229"/>
                          <wpg:cNvGrpSpPr/>
                          <wpg:grpSpPr>
                            <a:xfrm>
                              <a:off x="150812" y="0"/>
                              <a:ext cx="5793131" cy="485775"/>
                              <a:chOff x="150812" y="0"/>
                              <a:chExt cx="5793131" cy="485775"/>
                            </a:xfrm>
                          </wpg:grpSpPr>
                          <wpg:grpSp>
                            <wpg:cNvPr id="230" name="Group 230"/>
                            <wpg:cNvGrpSpPr/>
                            <wpg:grpSpPr>
                              <a:xfrm>
                                <a:off x="184013" y="0"/>
                                <a:ext cx="5759930" cy="485775"/>
                                <a:chOff x="184013" y="0"/>
                                <a:chExt cx="5759930" cy="485775"/>
                              </a:xfrm>
                            </wpg:grpSpPr>
                            <wps:wsp>
                              <wps:cNvPr id="231" name="Rectangle: Single Corner Snipped 231"/>
                              <wps:cNvSpPr/>
                              <wps:spPr>
                                <a:xfrm>
                                  <a:off x="184013" y="2668"/>
                                  <a:ext cx="5759930" cy="482865"/>
                                </a:xfrm>
                                <a:prstGeom prst="snip1Rect">
                                  <a:avLst>
                                    <a:gd name="adj" fmla="val 34525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9525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32" name="Group 232"/>
                              <wpg:cNvGrpSpPr/>
                              <wpg:grpSpPr>
                                <a:xfrm>
                                  <a:off x="1502180" y="0"/>
                                  <a:ext cx="4356697" cy="485775"/>
                                  <a:chOff x="1502180" y="0"/>
                                  <a:chExt cx="4356697" cy="485775"/>
                                </a:xfrm>
                              </wpg:grpSpPr>
                              <wpg:grpSp>
                                <wpg:cNvPr id="233" name="Group 233"/>
                                <wpg:cNvGrpSpPr/>
                                <wpg:grpSpPr>
                                  <a:xfrm>
                                    <a:off x="1611714" y="104387"/>
                                    <a:ext cx="4247163" cy="369570"/>
                                    <a:chOff x="1611714" y="104387"/>
                                    <a:chExt cx="4247163" cy="369570"/>
                                  </a:xfrm>
                                </wpg:grpSpPr>
                                <wps:wsp>
                                  <wps:cNvPr id="234" name="Arrow: Chevron 234"/>
                                  <wps:cNvSpPr/>
                                  <wps:spPr>
                                    <a:xfrm>
                                      <a:off x="1760802" y="105094"/>
                                      <a:ext cx="4098075" cy="30226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9525"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FFD8FD2" w14:textId="4B7566D2" w:rsidR="00E62F77" w:rsidRPr="002D1A12" w:rsidRDefault="006E6CDF" w:rsidP="00460B37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613D8C">
                                          <w:rPr>
                                            <w:rFonts w:ascii="Chu Van An" w:eastAsia="Calibri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6"/>
                                            <w:szCs w:val="26"/>
                                          </w:rPr>
                                          <w:t>Nhận dạng, đếm số vectơ</w:t>
                                        </w:r>
                                        <w:r>
                                          <w:rPr>
                                            <w:rFonts w:ascii="Chu Van An" w:eastAsia="Calibri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6"/>
                                            <w:szCs w:val="26"/>
                                          </w:rPr>
                                          <w:t xml:space="preserve"> bằng nhau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35" name="Group 23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36" name="Freeform: Shape 23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952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3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2D832C1A" w14:textId="77777777" w:rsidR="00E62F77" w:rsidRDefault="00E62F77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38" name="Group 23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39" name="Freeform: Shape 23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9525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40" name="Flowchart: Terminator 24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9525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41" name="Flowchart: Direct Access Storage 24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952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42" name="Group 242"/>
                          <wpg:cNvGrpSpPr/>
                          <wpg:grpSpPr>
                            <a:xfrm>
                              <a:off x="327030" y="-26"/>
                              <a:ext cx="1173959" cy="425655"/>
                              <a:chOff x="327030" y="-26"/>
                              <a:chExt cx="1173959" cy="425655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48" name="Flowchart: Preparation 248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9525"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49" name="TextBox 42"/>
                            <wps:cNvSpPr txBox="1"/>
                            <wps:spPr>
                              <a:xfrm>
                                <a:off x="369337" y="-26"/>
                                <a:ext cx="1131637" cy="42565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1C3FBFDC" w14:textId="7D7CCFD3" w:rsidR="00E62F77" w:rsidRDefault="00E62F77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➂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061B986" id="_x0000_s1147" style="width:520.4pt;height:136pt;mso-position-horizontal-relative:char;mso-position-vertical-relative:line" coordorigin="" coordsize="66090,167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">
                <v:shape id="Rectangle: Diagonal Corners Rounded 1" o:spid="_x0000_s1148" style="position:absolute;top:2608;width:66090;height:14171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" adj="-11796480,,5400" path="m14522,l6324830,v60895,,110260,49365,110260,110260l6435090,1519003v,8020,-6502,14522,-14522,14522l110260,1533525c49365,1533525,,1484160,,1423265l,14522c,6502,6502,,14522,xe" fillcolor="#fffffb" strokecolor="#4d6d1e">
                  <v:fill color2="#00c" rotate="t" focusposition=".5,.5" focussize="" colors="0 #fffffb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915,0;6495785,0;6609025,101892;6609025,1403716;6594110,1417136;113240,1417136;0,1315244;0,13420;14915,0" o:connectangles="0,0,0,0,0,0,0,0,0" textboxrect="0,0,6435090,1533525"/>
                  <v:textbox>
                    <w:txbxContent>
                      <w:p w14:paraId="727581F3" w14:textId="77777777" w:rsidR="00E62F77" w:rsidRDefault="00E62F7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21074D54" w14:textId="77777777" w:rsidR="00E62F77" w:rsidRPr="004E4A10" w:rsidRDefault="00E62F7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12D905CA" w14:textId="77777777" w:rsidR="006E6CDF" w:rsidRPr="002446EF" w:rsidRDefault="006E6CDF" w:rsidP="006E6CDF">
                        <w:pPr>
                          <w:pStyle w:val="ListParagraph"/>
                          <w:numPr>
                            <w:ilvl w:val="0"/>
                            <w:numId w:val="28"/>
                          </w:numPr>
                          <w:rPr>
                            <w:rFonts w:ascii="Chu Van An" w:hAnsi="Chu Van An" w:cs="Chu Van An"/>
                            <w:szCs w:val="24"/>
                          </w:rPr>
                        </w:pPr>
                        <w:r w:rsidRPr="002446EF">
                          <w:rPr>
                            <w:rFonts w:ascii="Chu Van An" w:hAnsi="Chu Van An" w:cs="Chu Van An"/>
                            <w:szCs w:val="24"/>
                          </w:rPr>
                          <w:t xml:space="preserve">Hai vectơ bằng nhau </w:t>
                        </w:r>
                        <w:r w:rsidRPr="002446EF">
                          <w:rPr>
                            <w:rFonts w:ascii="Chu Van An" w:hAnsi="Chu Van An" w:cs="Chu Van An"/>
                            <w:position w:val="-44"/>
                          </w:rPr>
                          <w:object w:dxaOrig="2940" w:dyaOrig="999" w14:anchorId="31A49AF2">
                            <v:shape id="_x0000_i1142" type="#_x0000_t75" style="width:146.25pt;height:50.25pt" o:ole="">
                              <v:imagedata r:id="rId38" o:title=""/>
                            </v:shape>
                            <o:OLEObject Type="Embed" ProgID="Equation.DSMT4" ShapeID="_x0000_i1142" DrawAspect="Content" ObjectID="_1686631386" r:id="rId893"/>
                          </w:object>
                        </w:r>
                      </w:p>
                      <w:p w14:paraId="491192B5" w14:textId="2DAD9068" w:rsidR="00E62F77" w:rsidRPr="00993994" w:rsidRDefault="00E62F77" w:rsidP="00460B37">
                        <w:pPr>
                          <w:pStyle w:val="ListParagraph"/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228" o:spid="_x0000_s1149" style="position:absolute;left:1508;width:57927;height:4857" coordorigin="1508" coordsize="57931,48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qtGwgAAANw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">
                  <v:group id="Group 229" o:spid="_x0000_s1150" style="position:absolute;left:1508;width:57931;height:4857" coordorigin="1508" coordsize="5793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">
                    <v:group id="Group 230" o:spid="_x0000_s1151" style="position:absolute;left:1840;width:57599;height:4857" coordorigin="1840" coordsize="5759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TGd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zA9nwhGQ+38AAAD//wMAUEsBAi0AFAAGAAgAAAAhANvh9svuAAAAhQEAABMAAAAAAAAAAAAA&#10;AAAAAAAAAFtDb250ZW50X1R5cGVzXS54bWxQSwECLQAUAAYACAAAACEAWvQsW78AAAAVAQAACwAA&#10;AAAAAAAAAAAAAAAfAQAAX3JlbHMvLnJlbHNQSwECLQAUAAYACAAAACEAXo0xncMAAADcAAAADwAA&#10;AAAAAAAAAAAAAAAHAgAAZHJzL2Rvd25yZXYueG1sUEsFBgAAAAADAAMAtwAAAPcCAAAAAA==&#10;">
                      <v:shape id="Rectangle: Single Corner Snipped 231" o:spid="_x0000_s1152" style="position:absolute;left:1840;top:26;width:57599;height:4829;visibility:visible;mso-wrap-style:square;v-text-anchor:middle" coordsize="5759930,482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" path="m,l5593221,r166709,166709l5759930,482865,,482865,,xe" fillcolor="#efddf6 [663]" stroked="f">
                        <v:fill r:id="rId64" o:title="" color2="#fffff7" type="pattern"/>
                        <v:path arrowok="t" o:connecttype="custom" o:connectlocs="0,0;5593221,0;5759930,166709;5759930,482865;0,482865;0,0" o:connectangles="0,0,0,0,0,0"/>
                      </v:shape>
                      <v:group id="Group 232" o:spid="_x0000_s1153" style="position:absolute;left:15021;width:43567;height:4857" coordorigin="15021" coordsize="4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wpxxAAAANw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ySSB95lwBOTyBQAA//8DAFBLAQItABQABgAIAAAAIQDb4fbL7gAAAIUBAAATAAAAAAAAAAAA&#10;AAAAAAAAAABbQ29udGVudF9UeXBlc10ueG1sUEsBAi0AFAAGAAgAAAAhAFr0LFu/AAAAFQEAAAsA&#10;AAAAAAAAAAAAAAAAHwEAAF9yZWxzLy5yZWxzUEsBAi0AFAAGAAgAAAAhAMETCnHEAAAA3AAAAA8A&#10;AAAAAAAAAAAAAAAABwIAAGRycy9kb3ducmV2LnhtbFBLBQYAAAAAAwADALcAAAD4AgAAAAA=&#10;">
                        <v:group id="Group 233" o:spid="_x0000_s1154" style="position:absolute;left:16117;top:1043;width:42471;height:3696" coordorigin="16117,1043" coordsize="4247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6/q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rBJEng/0w4AnLxBwAA//8DAFBLAQItABQABgAIAAAAIQDb4fbL7gAAAIUBAAATAAAAAAAAAAAA&#10;AAAAAAAAAABbQ29udGVudF9UeXBlc10ueG1sUEsBAi0AFAAGAAgAAAAhAFr0LFu/AAAAFQEAAAsA&#10;AAAAAAAAAAAAAAAAHwEAAF9yZWxzLy5yZWxzUEsBAi0AFAAGAAgAAAAhAK5fr+rEAAAA3AAAAA8A&#10;AAAAAAAAAAAAAAAABwIAAGRycy9kb3ducmV2LnhtbFBLBQYAAAAAAwADALcAAAD4AgAAAAA=&#10;">
                          <v:shape id="Arrow: Chevron 234" o:spid="_x0000_s1155" type="#_x0000_t55" style="position:absolute;left:17608;top:1050;width:40980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" adj="21259" fillcolor="#fffff7" strokecolor="#c793fb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FFD8FD2" w14:textId="4B7566D2" w:rsidR="00E62F77" w:rsidRPr="002D1A12" w:rsidRDefault="006E6CDF" w:rsidP="00460B37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613D8C">
                                    <w:rPr>
                                      <w:rFonts w:ascii="Chu Van An" w:eastAsia="Calibri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6"/>
                                      <w:szCs w:val="26"/>
                                    </w:rPr>
                                    <w:t>Nhận dạng, đếm số vectơ</w:t>
                                  </w:r>
                                  <w:r>
                                    <w:rPr>
                                      <w:rFonts w:ascii="Chu Van An" w:eastAsia="Calibri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6"/>
                                      <w:szCs w:val="26"/>
                                    </w:rPr>
                                    <w:t xml:space="preserve"> bằng nhau</w:t>
                                  </w:r>
                                </w:p>
                              </w:txbxContent>
                            </v:textbox>
                          </v:shape>
                          <v:group id="Group 235" o:spid="_x0000_s115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pIF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vD/5lwBOTmDwAA//8DAFBLAQItABQABgAIAAAAIQDb4fbL7gAAAIUBAAATAAAAAAAAAAAA&#10;AAAAAAAAAABbQ29udGVudF9UeXBlc10ueG1sUEsBAi0AFAAGAAgAAAAhAFr0LFu/AAAAFQEAAAsA&#10;AAAAAAAAAAAAAAAAHwEAAF9yZWxzLy5yZWxzUEsBAi0AFAAGAAgAAAAhAE76kgXEAAAA3AAAAA8A&#10;AAAAAAAAAAAAAAAABwIAAGRycy9kb3ducmV2LnhtbFBLBQYAAAAAAwADALcAAAD4AgAAAAA=&#10;">
                            <v:shape id="Freeform: Shape 236" o:spid="_x0000_s115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color="black [3213]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5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" filled="f" stroked="f">
                              <v:textbox>
                                <w:txbxContent>
                                  <w:p w14:paraId="2D832C1A" w14:textId="77777777" w:rsidR="00E62F77" w:rsidRDefault="00E62F77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38" o:spid="_x0000_s115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z2b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rA1nwhGQ+38AAAD//wMAUEsBAi0AFAAGAAgAAAAhANvh9svuAAAAhQEAABMAAAAAAAAAAAAA&#10;AAAAAAAAAFtDb250ZW50X1R5cGVzXS54bWxQSwECLQAUAAYACAAAACEAWvQsW78AAAAVAQAACwAA&#10;AAAAAAAAAAAAAAAfAQAAX3JlbHMvLnJlbHNQSwECLQAUAAYACAAAACEAoPs9m8MAAADcAAAADwAA&#10;AAAAAAAAAAAAAAAHAgAAZHJzL2Rvd25yZXYueG1sUEsFBgAAAAADAAMAtwAAAPcCAAAAAA==&#10;">
                          <v:shape id="Freeform: Shape 239" o:spid="_x0000_s116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" path="m352426,590550r-200024,l112766,488158r-60368,c23449,488158,,401785,,295276,,188766,23449,102393,52398,102393r60367,l152402,,352426,r,590550xe" fillcolor="#fffff7" strokecolor="black [3213]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40" o:spid="_x0000_s116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" fillcolor="#fffff7" strokecolor="black [3213]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41" o:spid="_x0000_s116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" fillcolor="#fffff7" strokecolor="black [3213]">
                      <v:fill color2="yellow" rotate="t" focusposition=",1" focussize="" colors="0 #fffff7;0 #00c;34079f white;1 yellow" focus="100%" type="gradientRadial"/>
                    </v:shape>
                  </v:group>
                  <v:group id="Group 242" o:spid="_x0000_s1163" style="position:absolute;left:3270;width:11739;height:4256" coordorigin="3270" coordsize="11739,4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XkMxQAAANw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">
                    <v:shape id="Flowchart: Preparation 248" o:spid="_x0000_s116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" stroked="f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65" type="#_x0000_t202" style="position:absolute;left:3693;width:11316;height:4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1C3FBFDC" w14:textId="7D7CCFD3" w:rsidR="00E62F77" w:rsidRDefault="00E62F77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➂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0C098833" w14:textId="77777777" w:rsidR="003051AA" w:rsidRPr="004D6831" w:rsidRDefault="003051AA" w:rsidP="00DE4CA1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</w:pPr>
    </w:p>
    <w:p w14:paraId="15E03457" w14:textId="521F2677" w:rsidR="00EC5D1C" w:rsidRPr="004D6831" w:rsidRDefault="00EC5D1C" w:rsidP="00DE4CA1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4D683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4D683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4D683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518E5C50" w14:textId="77777777" w:rsidR="006E6CDF" w:rsidRPr="004D6831" w:rsidRDefault="006E6CDF" w:rsidP="00DE4CA1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eastAsia="Times New Roman" w:hAnsi="Chu Van An" w:cs="Chu Van An"/>
          <w:sz w:val="24"/>
          <w:szCs w:val="24"/>
        </w:rPr>
        <w:t xml:space="preserve">Cho lục giác đều ABCDEF có tâm O. Số các véctơ bằng véctơ </w:t>
      </w:r>
      <w:r w:rsidRPr="004D6831">
        <w:rPr>
          <w:rFonts w:ascii="Chu Van An" w:hAnsi="Chu Van An" w:cs="Chu Van An"/>
          <w:noProof/>
          <w:position w:val="-6"/>
          <w:sz w:val="24"/>
          <w:szCs w:val="24"/>
        </w:rPr>
        <w:drawing>
          <wp:inline distT="0" distB="0" distL="0" distR="0" wp14:anchorId="22D25A3F" wp14:editId="7ADCDC21">
            <wp:extent cx="266700" cy="219075"/>
            <wp:effectExtent l="0" t="0" r="0" b="952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6831">
        <w:rPr>
          <w:rFonts w:ascii="Chu Van An" w:eastAsia="Times New Roman" w:hAnsi="Chu Van An" w:cs="Chu Van An"/>
          <w:sz w:val="24"/>
          <w:szCs w:val="24"/>
        </w:rPr>
        <w:t>có điểm đầu và điểm cuối là đỉnh của lục giác bằng :</w:t>
      </w:r>
    </w:p>
    <w:p w14:paraId="5D7858EE" w14:textId="2BA6EE7F" w:rsidR="006E6CDF" w:rsidRPr="004D6831" w:rsidRDefault="006E6CDF" w:rsidP="00DE4CA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position w:val="-16"/>
          <w:sz w:val="24"/>
          <w:szCs w:val="24"/>
        </w:rPr>
      </w:pP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4D6831">
        <w:rPr>
          <w:rFonts w:ascii="Chu Van An" w:hAnsi="Chu Van An" w:cs="Chu Van An"/>
          <w:position w:val="-4"/>
          <w:sz w:val="24"/>
          <w:szCs w:val="24"/>
        </w:rPr>
        <w:object w:dxaOrig="190" w:dyaOrig="258" w14:anchorId="3C0D4B25">
          <v:shape id="_x0000_i1143" type="#_x0000_t75" style="width:9pt;height:13.5pt" o:ole="">
            <v:imagedata r:id="rId895" o:title=""/>
          </v:shape>
          <o:OLEObject Type="Embed" ProgID="Equation.DSMT4" ShapeID="_x0000_i1143" DrawAspect="Content" ObjectID="_1686631142" r:id="rId896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sz w:val="24"/>
          <w:szCs w:val="24"/>
        </w:rPr>
        <w:tab/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B. </w:t>
      </w:r>
      <w:r w:rsidRPr="004D6831">
        <w:rPr>
          <w:rFonts w:ascii="Chu Van An" w:hAnsi="Chu Van An" w:cs="Chu Van An"/>
          <w:position w:val="-4"/>
          <w:sz w:val="24"/>
          <w:szCs w:val="24"/>
        </w:rPr>
        <w:object w:dxaOrig="190" w:dyaOrig="258" w14:anchorId="65089405">
          <v:shape id="_x0000_i1144" type="#_x0000_t75" style="width:9pt;height:13.5pt" o:ole="">
            <v:imagedata r:id="rId897" o:title=""/>
          </v:shape>
          <o:OLEObject Type="Embed" ProgID="Equation.DSMT4" ShapeID="_x0000_i1144" DrawAspect="Content" ObjectID="_1686631143" r:id="rId898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sz w:val="24"/>
          <w:szCs w:val="24"/>
        </w:rPr>
        <w:tab/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C. </w:t>
      </w: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177" w:dyaOrig="285" w14:anchorId="1523775C">
          <v:shape id="_x0000_i1145" type="#_x0000_t75" style="width:9pt;height:14.25pt" o:ole="">
            <v:imagedata r:id="rId899" o:title=""/>
          </v:shape>
          <o:OLEObject Type="Embed" ProgID="Equation.DSMT4" ShapeID="_x0000_i1145" DrawAspect="Content" ObjectID="_1686631144" r:id="rId900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sz w:val="24"/>
          <w:szCs w:val="24"/>
        </w:rPr>
        <w:tab/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D. </w:t>
      </w: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 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190" w:dyaOrig="272" w14:anchorId="0CA6BB59">
          <v:shape id="_x0000_i1146" type="#_x0000_t75" style="width:9pt;height:13.5pt" o:ole="">
            <v:imagedata r:id="rId901" o:title=""/>
          </v:shape>
          <o:OLEObject Type="Embed" ProgID="Equation.DSMT4" ShapeID="_x0000_i1146" DrawAspect="Content" ObjectID="_1686631145" r:id="rId902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6CF88391" w14:textId="77777777" w:rsidR="006E6CDF" w:rsidRPr="004D6831" w:rsidRDefault="006E6CDF" w:rsidP="00DE4CA1">
      <w:pPr>
        <w:spacing w:line="240" w:lineRule="auto"/>
        <w:ind w:left="992" w:hanging="990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4D683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4DC3B1A" w14:textId="77777777" w:rsidR="006E6CDF" w:rsidRPr="004D6831" w:rsidRDefault="006E6CDF" w:rsidP="00DE4CA1">
      <w:pPr>
        <w:spacing w:line="240" w:lineRule="auto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</w:rPr>
      </w:pPr>
      <w:r w:rsidRPr="004D6831">
        <w:rPr>
          <w:rFonts w:ascii="Chu Van An" w:hAnsi="Chu Van An" w:cs="Chu Van An"/>
          <w:b/>
          <w:noProof/>
          <w:color w:val="0033CC"/>
          <w:sz w:val="24"/>
          <w:szCs w:val="24"/>
        </w:rPr>
        <w:drawing>
          <wp:inline distT="0" distB="0" distL="0" distR="0" wp14:anchorId="05F5D581" wp14:editId="430C5E8D">
            <wp:extent cx="1914708" cy="1661822"/>
            <wp:effectExtent l="0" t="0" r="9525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708" cy="1661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D41DCC" w14:textId="77777777" w:rsidR="006E6CDF" w:rsidRPr="004D6831" w:rsidRDefault="006E6CDF" w:rsidP="00DE4CA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eastAsia="Times New Roman" w:hAnsi="Chu Van An" w:cs="Chu Van An"/>
          <w:sz w:val="24"/>
          <w:szCs w:val="24"/>
        </w:rPr>
        <w:t xml:space="preserve">Các véctơ bằng véctơ </w:t>
      </w:r>
      <w:r w:rsidRPr="004D6831">
        <w:rPr>
          <w:rFonts w:ascii="Chu Van An" w:eastAsia="Times New Roman" w:hAnsi="Chu Van An" w:cs="Chu Van An"/>
          <w:noProof/>
          <w:position w:val="-6"/>
          <w:sz w:val="24"/>
          <w:szCs w:val="24"/>
        </w:rPr>
        <w:drawing>
          <wp:inline distT="0" distB="0" distL="0" distR="0" wp14:anchorId="4C9412E6" wp14:editId="67A5ECED">
            <wp:extent cx="266700" cy="219075"/>
            <wp:effectExtent l="0" t="0" r="0" b="952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6831">
        <w:rPr>
          <w:rFonts w:ascii="Chu Van An" w:eastAsia="Times New Roman" w:hAnsi="Chu Van An" w:cs="Chu Van An"/>
          <w:sz w:val="24"/>
          <w:szCs w:val="24"/>
        </w:rPr>
        <w:t>có điểm đầu và điểm cuối là đỉnh của lục giác là</w:t>
      </w:r>
      <w:r w:rsidRPr="004D6831">
        <w:rPr>
          <w:rFonts w:ascii="Chu Van An" w:hAnsi="Chu Van An" w:cs="Chu Van An"/>
          <w:sz w:val="24"/>
          <w:szCs w:val="24"/>
        </w:rPr>
        <w:t xml:space="preserve"> </w:t>
      </w:r>
      <w:r w:rsidRPr="004D6831">
        <w:rPr>
          <w:rFonts w:ascii="Chu Van An" w:hAnsi="Chu Van An" w:cs="Chu Van An"/>
          <w:position w:val="-4"/>
          <w:sz w:val="24"/>
          <w:szCs w:val="24"/>
        </w:rPr>
        <w:object w:dxaOrig="408" w:dyaOrig="312" w14:anchorId="736DFE46">
          <v:shape id="_x0000_i1147" type="#_x0000_t75" style="width:21pt;height:15.75pt" o:ole="">
            <v:imagedata r:id="rId904" o:title=""/>
          </v:shape>
          <o:OLEObject Type="Embed" ProgID="Equation.DSMT4" ShapeID="_x0000_i1147" DrawAspect="Content" ObjectID="_1686631146" r:id="rId905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và </w:t>
      </w:r>
      <w:r w:rsidRPr="004D6831">
        <w:rPr>
          <w:rFonts w:ascii="Chu Van An" w:hAnsi="Chu Van An" w:cs="Chu Van An"/>
          <w:position w:val="-4"/>
          <w:sz w:val="24"/>
          <w:szCs w:val="24"/>
        </w:rPr>
        <w:object w:dxaOrig="408" w:dyaOrig="312" w14:anchorId="5DC0C56E">
          <v:shape id="_x0000_i1148" type="#_x0000_t75" style="width:21pt;height:15.75pt" o:ole="">
            <v:imagedata r:id="rId906" o:title=""/>
          </v:shape>
          <o:OLEObject Type="Embed" ProgID="Equation.DSMT4" ShapeID="_x0000_i1148" DrawAspect="Content" ObjectID="_1686631147" r:id="rId907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678814A4" w14:textId="77777777" w:rsidR="006E6CDF" w:rsidRPr="004D6831" w:rsidRDefault="006E6CDF" w:rsidP="00DE4CA1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Cho lục giác đều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1035" w:dyaOrig="285" w14:anchorId="4762EC7F">
          <v:shape id="_x0000_i1149" type="#_x0000_t75" style="width:51.75pt;height:14.25pt" o:ole="">
            <v:imagedata r:id="rId908" o:title=""/>
          </v:shape>
          <o:OLEObject Type="Embed" ProgID="Equation.DSMT4" ShapeID="_x0000_i1149" DrawAspect="Content" ObjectID="_1686631148" r:id="rId909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tâm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240" w:dyaOrig="285" w14:anchorId="39178E51">
          <v:shape id="_x0000_i1150" type="#_x0000_t75" style="width:12pt;height:14.25pt" o:ole="">
            <v:imagedata r:id="rId910" o:title=""/>
          </v:shape>
          <o:OLEObject Type="Embed" ProgID="Equation.DSMT4" ShapeID="_x0000_i1150" DrawAspect="Content" ObjectID="_1686631149" r:id="rId911"/>
        </w:object>
      </w:r>
      <w:r w:rsidRPr="004D6831">
        <w:rPr>
          <w:rFonts w:ascii="Chu Van An" w:hAnsi="Chu Van An" w:cs="Chu Van An"/>
          <w:sz w:val="24"/>
          <w:szCs w:val="24"/>
        </w:rPr>
        <w:t xml:space="preserve">. Ba vectơ bằng vectơ </w:t>
      </w:r>
      <w:r w:rsidRPr="004D6831">
        <w:rPr>
          <w:rFonts w:ascii="Chu Van An" w:hAnsi="Chu Van An" w:cs="Chu Van An"/>
          <w:position w:val="-4"/>
          <w:sz w:val="24"/>
          <w:szCs w:val="24"/>
        </w:rPr>
        <w:object w:dxaOrig="375" w:dyaOrig="315" w14:anchorId="57BB8C85">
          <v:shape id="_x0000_i1151" type="#_x0000_t75" style="width:18.75pt;height:15.75pt" o:ole="">
            <v:imagedata r:id="rId912" o:title=""/>
          </v:shape>
          <o:OLEObject Type="Embed" ProgID="Equation.DSMT4" ShapeID="_x0000_i1151" DrawAspect="Content" ObjectID="_1686631150" r:id="rId913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là</w:t>
      </w:r>
    </w:p>
    <w:p w14:paraId="6A8CC93E" w14:textId="43228F77" w:rsidR="006E6CDF" w:rsidRPr="004D6831" w:rsidRDefault="006E6CDF" w:rsidP="00DE4CA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4D6831">
        <w:rPr>
          <w:rFonts w:ascii="Chu Van An" w:eastAsia="Times New Roman" w:hAnsi="Chu Van An" w:cs="Chu Van An"/>
          <w:b/>
          <w:color w:val="361FE1"/>
          <w:position w:val="-6"/>
          <w:sz w:val="24"/>
          <w:szCs w:val="24"/>
          <w:lang w:val="fr-FR"/>
        </w:rPr>
        <w:object w:dxaOrig="405" w:dyaOrig="345" w14:anchorId="510AB503">
          <v:shape id="_x0000_i1152" type="#_x0000_t75" style="width:20.25pt;height:17.25pt" o:ole="">
            <v:imagedata r:id="rId914" o:title=""/>
          </v:shape>
          <o:OLEObject Type="Embed" ProgID="Equation.DSMT4" ShapeID="_x0000_i1152" DrawAspect="Content" ObjectID="_1686631151" r:id="rId915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405" w:dyaOrig="345" w14:anchorId="22CF271B">
          <v:shape id="_x0000_i1153" type="#_x0000_t75" style="width:20.25pt;height:17.25pt" o:ole="">
            <v:imagedata r:id="rId916" o:title=""/>
          </v:shape>
          <o:OLEObject Type="Embed" ProgID="Equation.DSMT4" ShapeID="_x0000_i1153" DrawAspect="Content" ObjectID="_1686631152" r:id="rId917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</w:t>
      </w:r>
      <w:r w:rsidRPr="004D6831">
        <w:rPr>
          <w:rFonts w:ascii="Chu Van An" w:hAnsi="Chu Van An" w:cs="Chu Van An"/>
          <w:position w:val="-4"/>
          <w:sz w:val="24"/>
          <w:szCs w:val="24"/>
        </w:rPr>
        <w:object w:dxaOrig="405" w:dyaOrig="315" w14:anchorId="001C09AF">
          <v:shape id="_x0000_i1154" type="#_x0000_t75" style="width:20.25pt;height:15.75pt" o:ole="">
            <v:imagedata r:id="rId918" o:title=""/>
          </v:shape>
          <o:OLEObject Type="Embed" ProgID="Equation.DSMT4" ShapeID="_x0000_i1154" DrawAspect="Content" ObjectID="_1686631153" r:id="rId919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eastAsia="Times New Roman" w:hAnsi="Chu Van An" w:cs="Chu Van An"/>
          <w:color w:val="361FE1"/>
          <w:sz w:val="24"/>
          <w:szCs w:val="24"/>
        </w:rPr>
        <w:tab/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B. </w:t>
      </w:r>
      <w:r w:rsidRPr="004D6831">
        <w:rPr>
          <w:rFonts w:ascii="Chu Van An" w:eastAsia="Times New Roman" w:hAnsi="Chu Van An" w:cs="Chu Van An"/>
          <w:b/>
          <w:color w:val="361FE1"/>
          <w:position w:val="-6"/>
          <w:sz w:val="24"/>
          <w:szCs w:val="24"/>
          <w:lang w:val="fr-FR"/>
        </w:rPr>
        <w:object w:dxaOrig="420" w:dyaOrig="345" w14:anchorId="4EAC2E01">
          <v:shape id="_x0000_i1155" type="#_x0000_t75" style="width:21pt;height:17.25pt" o:ole="">
            <v:imagedata r:id="rId920" o:title=""/>
          </v:shape>
          <o:OLEObject Type="Embed" ProgID="Equation.DSMT4" ShapeID="_x0000_i1155" DrawAspect="Content" ObjectID="_1686631154" r:id="rId921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420" w:dyaOrig="345" w14:anchorId="3E6DB561">
          <v:shape id="_x0000_i1156" type="#_x0000_t75" style="width:21pt;height:17.25pt" o:ole="">
            <v:imagedata r:id="rId922" o:title=""/>
          </v:shape>
          <o:OLEObject Type="Embed" ProgID="Equation.DSMT4" ShapeID="_x0000_i1156" DrawAspect="Content" ObjectID="_1686631155" r:id="rId923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</w:t>
      </w:r>
      <w:r w:rsidRPr="004D6831">
        <w:rPr>
          <w:rFonts w:ascii="Chu Van An" w:hAnsi="Chu Van An" w:cs="Chu Van An"/>
          <w:position w:val="-4"/>
          <w:sz w:val="24"/>
          <w:szCs w:val="24"/>
        </w:rPr>
        <w:object w:dxaOrig="420" w:dyaOrig="315" w14:anchorId="11D42A60">
          <v:shape id="_x0000_i1157" type="#_x0000_t75" style="width:21pt;height:15.75pt" o:ole="">
            <v:imagedata r:id="rId924" o:title=""/>
          </v:shape>
          <o:OLEObject Type="Embed" ProgID="Equation.DSMT4" ShapeID="_x0000_i1157" DrawAspect="Content" ObjectID="_1686631156" r:id="rId925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eastAsia="Times New Roman" w:hAnsi="Chu Van An" w:cs="Chu Van An"/>
          <w:color w:val="361FE1"/>
          <w:sz w:val="24"/>
          <w:szCs w:val="24"/>
        </w:rPr>
        <w:tab/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C. </w:t>
      </w: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4D6831">
        <w:rPr>
          <w:rFonts w:ascii="Chu Van An" w:eastAsia="Times New Roman" w:hAnsi="Chu Van An" w:cs="Chu Van An"/>
          <w:b/>
          <w:color w:val="361FE1"/>
          <w:position w:val="-6"/>
          <w:sz w:val="24"/>
          <w:szCs w:val="24"/>
        </w:rPr>
        <w:object w:dxaOrig="405" w:dyaOrig="345" w14:anchorId="136A5A14">
          <v:shape id="_x0000_i1158" type="#_x0000_t75" style="width:20.25pt;height:17.25pt" o:ole="">
            <v:imagedata r:id="rId926" o:title=""/>
          </v:shape>
          <o:OLEObject Type="Embed" ProgID="Equation.DSMT4" ShapeID="_x0000_i1158" DrawAspect="Content" ObjectID="_1686631157" r:id="rId927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405" w:dyaOrig="345" w14:anchorId="720E6364">
          <v:shape id="_x0000_i1159" type="#_x0000_t75" style="width:20.25pt;height:17.25pt" o:ole="">
            <v:imagedata r:id="rId928" o:title=""/>
          </v:shape>
          <o:OLEObject Type="Embed" ProgID="Equation.DSMT4" ShapeID="_x0000_i1159" DrawAspect="Content" ObjectID="_1686631158" r:id="rId929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</w:t>
      </w:r>
      <w:r w:rsidRPr="004D6831">
        <w:rPr>
          <w:rFonts w:ascii="Chu Van An" w:hAnsi="Chu Van An" w:cs="Chu Van An"/>
          <w:position w:val="-4"/>
          <w:sz w:val="24"/>
          <w:szCs w:val="24"/>
        </w:rPr>
        <w:object w:dxaOrig="420" w:dyaOrig="315" w14:anchorId="2D07E106">
          <v:shape id="_x0000_i1160" type="#_x0000_t75" style="width:21pt;height:15.75pt" o:ole="">
            <v:imagedata r:id="rId930" o:title=""/>
          </v:shape>
          <o:OLEObject Type="Embed" ProgID="Equation.DSMT4" ShapeID="_x0000_i1160" DrawAspect="Content" ObjectID="_1686631159" r:id="rId931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eastAsia="Times New Roman" w:hAnsi="Chu Van An" w:cs="Chu Van An"/>
          <w:color w:val="361FE1"/>
          <w:sz w:val="24"/>
          <w:szCs w:val="24"/>
        </w:rPr>
        <w:tab/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D. </w:t>
      </w: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  </w:t>
      </w:r>
      <w:r w:rsidRPr="004D6831">
        <w:rPr>
          <w:rFonts w:ascii="Chu Van An" w:eastAsia="Times New Roman" w:hAnsi="Chu Van An" w:cs="Chu Van An"/>
          <w:color w:val="361FE1"/>
          <w:position w:val="-4"/>
          <w:sz w:val="24"/>
          <w:szCs w:val="24"/>
          <w:lang w:val="fr-FR"/>
        </w:rPr>
        <w:object w:dxaOrig="420" w:dyaOrig="315" w14:anchorId="22507A06">
          <v:shape id="_x0000_i1161" type="#_x0000_t75" style="width:21pt;height:15.75pt" o:ole="">
            <v:imagedata r:id="rId932" o:title=""/>
          </v:shape>
          <o:OLEObject Type="Embed" ProgID="Equation.DSMT4" ShapeID="_x0000_i1161" DrawAspect="Content" ObjectID="_1686631160" r:id="rId933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405" w:dyaOrig="345" w14:anchorId="0465FFAA">
          <v:shape id="_x0000_i1162" type="#_x0000_t75" style="width:20.25pt;height:17.25pt" o:ole="">
            <v:imagedata r:id="rId934" o:title=""/>
          </v:shape>
          <o:OLEObject Type="Embed" ProgID="Equation.DSMT4" ShapeID="_x0000_i1162" DrawAspect="Content" ObjectID="_1686631161" r:id="rId935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420" w:dyaOrig="345" w14:anchorId="580DDB2C">
          <v:shape id="_x0000_i1163" type="#_x0000_t75" style="width:21pt;height:17.25pt" o:ole="">
            <v:imagedata r:id="rId936" o:title=""/>
          </v:shape>
          <o:OLEObject Type="Embed" ProgID="Equation.DSMT4" ShapeID="_x0000_i1163" DrawAspect="Content" ObjectID="_1686631162" r:id="rId937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36113E6B" w14:textId="77777777" w:rsidR="006E6CDF" w:rsidRPr="004D6831" w:rsidRDefault="006E6CDF" w:rsidP="00DE4CA1">
      <w:pPr>
        <w:spacing w:before="60" w:after="60"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4E94621E" w14:textId="77777777" w:rsidR="006E6CDF" w:rsidRPr="004D6831" w:rsidRDefault="006E6CDF" w:rsidP="00DE4CA1">
      <w:pPr>
        <w:spacing w:before="60" w:after="60"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noProof/>
          <w:sz w:val="24"/>
          <w:szCs w:val="24"/>
        </w:rPr>
        <w:drawing>
          <wp:inline distT="0" distB="0" distL="0" distR="0" wp14:anchorId="637F2519" wp14:editId="1FBF2A98">
            <wp:extent cx="1714500" cy="1552575"/>
            <wp:effectExtent l="0" t="0" r="0" b="0"/>
            <wp:docPr id="2124572950" name="Picture 21245729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1"/>
                    <pic:cNvPicPr>
                      <a:picLocks noChangeAspect="1" noChangeArrowheads="1"/>
                    </pic:cNvPicPr>
                  </pic:nvPicPr>
                  <pic:blipFill>
                    <a:blip r:embed="rId9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84EB2C" w14:textId="77777777" w:rsidR="006E6CDF" w:rsidRPr="004D6831" w:rsidRDefault="006E6CDF" w:rsidP="00DE4CA1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lastRenderedPageBreak/>
        <w:t xml:space="preserve">Cho hình bình hành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720" w:dyaOrig="285" w14:anchorId="269E0C97">
          <v:shape id="_x0000_i1164" type="#_x0000_t75" style="width:36pt;height:14.25pt" o:ole="">
            <v:imagedata r:id="rId939" o:title=""/>
          </v:shape>
          <o:OLEObject Type="Embed" ProgID="Equation.DSMT4" ShapeID="_x0000_i1164" DrawAspect="Content" ObjectID="_1686631163" r:id="rId940"/>
        </w:object>
      </w:r>
      <w:r w:rsidRPr="004D6831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4D6831">
        <w:rPr>
          <w:rFonts w:ascii="Chu Van An" w:hAnsi="Chu Van An" w:cs="Chu Van An"/>
          <w:sz w:val="24"/>
          <w:szCs w:val="24"/>
        </w:rPr>
        <w:t xml:space="preserve">vectơ có điểm đầu và điểm cuối là các đỉnh của hình bình hành bằng với vectơ </w:t>
      </w:r>
      <w:r w:rsidRPr="004D6831">
        <w:rPr>
          <w:rFonts w:ascii="Chu Van An" w:hAnsi="Chu Van An" w:cs="Chu Van An"/>
          <w:position w:val="-4"/>
          <w:sz w:val="24"/>
          <w:szCs w:val="24"/>
        </w:rPr>
        <w:object w:dxaOrig="405" w:dyaOrig="315" w14:anchorId="1855BC06">
          <v:shape id="_x0000_i1165" type="#_x0000_t75" style="width:20.25pt;height:15.75pt" o:ole="">
            <v:imagedata r:id="rId941" o:title=""/>
          </v:shape>
          <o:OLEObject Type="Embed" ProgID="Equation.DSMT4" ShapeID="_x0000_i1165" DrawAspect="Content" ObjectID="_1686631164" r:id="rId942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là:</w:t>
      </w:r>
    </w:p>
    <w:p w14:paraId="5F3EBB64" w14:textId="6B15BE8A" w:rsidR="006E6CDF" w:rsidRPr="004D6831" w:rsidRDefault="006E6CDF" w:rsidP="00DE4CA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435" w:dyaOrig="345" w14:anchorId="2C1AEA61">
          <v:shape id="_x0000_i1166" type="#_x0000_t75" style="width:21.75pt;height:17.25pt" o:ole="">
            <v:imagedata r:id="rId943" o:title=""/>
          </v:shape>
          <o:OLEObject Type="Embed" ProgID="Equation.DSMT4" ShapeID="_x0000_i1166" DrawAspect="Content" ObjectID="_1686631165" r:id="rId944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B. </w:t>
      </w:r>
      <w:r w:rsidRPr="004D6831">
        <w:rPr>
          <w:rFonts w:ascii="Chu Van An" w:hAnsi="Chu Van An" w:cs="Chu Van An"/>
          <w:position w:val="-4"/>
          <w:sz w:val="24"/>
          <w:szCs w:val="24"/>
        </w:rPr>
        <w:object w:dxaOrig="375" w:dyaOrig="315" w14:anchorId="1F9E478F">
          <v:shape id="_x0000_i1167" type="#_x0000_t75" style="width:18.75pt;height:15.75pt" o:ole="">
            <v:imagedata r:id="rId945" o:title=""/>
          </v:shape>
          <o:OLEObject Type="Embed" ProgID="Equation.DSMT4" ShapeID="_x0000_i1167" DrawAspect="Content" ObjectID="_1686631166" r:id="rId946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C. </w:t>
      </w: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405" w:dyaOrig="345" w14:anchorId="162BF4E5">
          <v:shape id="_x0000_i1168" type="#_x0000_t75" style="width:20.25pt;height:17.25pt" o:ole="">
            <v:imagedata r:id="rId947" o:title=""/>
          </v:shape>
          <o:OLEObject Type="Embed" ProgID="Equation.DSMT4" ShapeID="_x0000_i1168" DrawAspect="Content" ObjectID="_1686631167" r:id="rId948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D. </w:t>
      </w: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 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420" w:dyaOrig="345" w14:anchorId="2F5EB4A8">
          <v:shape id="_x0000_i1169" type="#_x0000_t75" style="width:21pt;height:17.25pt" o:ole="">
            <v:imagedata r:id="rId949" o:title=""/>
          </v:shape>
          <o:OLEObject Type="Embed" ProgID="Equation.DSMT4" ShapeID="_x0000_i1169" DrawAspect="Content" ObjectID="_1686631168" r:id="rId950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4A7E551" w14:textId="77777777" w:rsidR="006E6CDF" w:rsidRPr="004D6831" w:rsidRDefault="006E6CDF" w:rsidP="00DE4CA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3814FCD0" w14:textId="77777777" w:rsidR="006E6CDF" w:rsidRPr="004D6831" w:rsidRDefault="006E6CDF" w:rsidP="00DE4CA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03D1BC06" wp14:editId="2026EB81">
            <wp:extent cx="2667000" cy="1162050"/>
            <wp:effectExtent l="0" t="0" r="0" b="0"/>
            <wp:docPr id="2124572951" name="Picture 21245729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338DBC" w14:textId="77777777" w:rsidR="006E6CDF" w:rsidRPr="004D6831" w:rsidRDefault="006E6CDF" w:rsidP="00DE4CA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Ta có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720" w:dyaOrig="285" w14:anchorId="5F456519">
          <v:shape id="_x0000_i1170" type="#_x0000_t75" style="width:36pt;height:14.25pt" o:ole="">
            <v:imagedata r:id="rId952" o:title=""/>
          </v:shape>
          <o:OLEObject Type="Embed" ProgID="Equation.DSMT4" ShapeID="_x0000_i1170" DrawAspect="Content" ObjectID="_1686631169" r:id="rId953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là hình bình hành nên </w:t>
      </w:r>
      <w:r w:rsidRPr="004D6831">
        <w:rPr>
          <w:rFonts w:ascii="Chu Van An" w:hAnsi="Chu Van An" w:cs="Chu Van An"/>
          <w:position w:val="-30"/>
          <w:sz w:val="24"/>
          <w:szCs w:val="24"/>
        </w:rPr>
        <w:object w:dxaOrig="1125" w:dyaOrig="720" w14:anchorId="044468A5">
          <v:shape id="_x0000_i1171" type="#_x0000_t75" style="width:56.25pt;height:36pt" o:ole="">
            <v:imagedata r:id="rId954" o:title=""/>
          </v:shape>
          <o:OLEObject Type="Embed" ProgID="Equation.DSMT4" ShapeID="_x0000_i1171" DrawAspect="Content" ObjectID="_1686631170" r:id="rId955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do đó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975" w:dyaOrig="345" w14:anchorId="4F6F3F62">
          <v:shape id="_x0000_i1172" type="#_x0000_t75" style="width:48.75pt;height:17.25pt" o:ole="">
            <v:imagedata r:id="rId956" o:title=""/>
          </v:shape>
          <o:OLEObject Type="Embed" ProgID="Equation.DSMT4" ShapeID="_x0000_i1172" DrawAspect="Content" ObjectID="_1686631171" r:id="rId957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0CD1146E" w14:textId="77777777" w:rsidR="006E6CDF" w:rsidRPr="004D6831" w:rsidRDefault="006E6CDF" w:rsidP="00DE4CA1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Cho hình vuông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720" w:dyaOrig="285" w14:anchorId="79DF6A57">
          <v:shape id="_x0000_i1173" type="#_x0000_t75" style="width:36pt;height:14.25pt" o:ole="">
            <v:imagedata r:id="rId958" o:title=""/>
          </v:shape>
          <o:OLEObject Type="Embed" ProgID="Equation.DSMT4" ShapeID="_x0000_i1173" DrawAspect="Content" ObjectID="_1686631172" r:id="rId959"/>
        </w:object>
      </w:r>
      <w:r w:rsidRPr="004D6831">
        <w:rPr>
          <w:rFonts w:ascii="Chu Van An" w:hAnsi="Chu Van An" w:cs="Chu Van An"/>
          <w:sz w:val="24"/>
          <w:szCs w:val="24"/>
        </w:rPr>
        <w:t>. Khẳng định nào sau đậy đúng?</w:t>
      </w:r>
    </w:p>
    <w:p w14:paraId="4C097D1A" w14:textId="589C2355" w:rsidR="006E6CDF" w:rsidRPr="004D6831" w:rsidRDefault="006E6CDF" w:rsidP="00DE4CA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4D6831">
        <w:rPr>
          <w:rFonts w:ascii="Chu Van An" w:hAnsi="Chu Van An" w:cs="Chu Van An"/>
          <w:color w:val="000000"/>
          <w:position w:val="-18"/>
          <w:sz w:val="24"/>
          <w:szCs w:val="24"/>
        </w:rPr>
        <w:object w:dxaOrig="1140" w:dyaOrig="480" w14:anchorId="0AFF8059">
          <v:shape id="_x0000_i1174" type="#_x0000_t75" style="width:57pt;height:23.25pt" o:ole="">
            <v:imagedata r:id="rId960" o:title=""/>
          </v:shape>
          <o:OLEObject Type="Embed" ProgID="Equation.DSMT4" ShapeID="_x0000_i1174" DrawAspect="Content" ObjectID="_1686631173" r:id="rId961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>.</w:t>
      </w:r>
      <w:r w:rsidRPr="004D6831">
        <w:rPr>
          <w:rFonts w:ascii="Chu Van An" w:hAnsi="Chu Van An" w:cs="Chu Van An"/>
          <w:sz w:val="24"/>
          <w:szCs w:val="24"/>
        </w:rPr>
        <w:tab/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B. </w:t>
      </w:r>
      <w:r w:rsidRPr="004D6831">
        <w:rPr>
          <w:rFonts w:ascii="Chu Van An" w:hAnsi="Chu Van An" w:cs="Chu Van An"/>
          <w:color w:val="000000"/>
          <w:position w:val="-6"/>
          <w:sz w:val="24"/>
          <w:szCs w:val="24"/>
        </w:rPr>
        <w:object w:dxaOrig="975" w:dyaOrig="345" w14:anchorId="06EB89D0">
          <v:shape id="_x0000_i1175" type="#_x0000_t75" style="width:48.75pt;height:17.25pt" o:ole="">
            <v:imagedata r:id="rId962" o:title=""/>
          </v:shape>
          <o:OLEObject Type="Embed" ProgID="Equation.DSMT4" ShapeID="_x0000_i1175" DrawAspect="Content" ObjectID="_1686631174" r:id="rId963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>.</w:t>
      </w:r>
      <w:r w:rsidRPr="004D6831">
        <w:rPr>
          <w:rFonts w:ascii="Chu Van An" w:hAnsi="Chu Van An" w:cs="Chu Van An"/>
          <w:sz w:val="24"/>
          <w:szCs w:val="24"/>
        </w:rPr>
        <w:tab/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C. </w:t>
      </w: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4D6831">
        <w:rPr>
          <w:rFonts w:ascii="Chu Van An" w:hAnsi="Chu Van An" w:cs="Chu Van An"/>
          <w:color w:val="000000"/>
          <w:position w:val="-6"/>
          <w:sz w:val="24"/>
          <w:szCs w:val="24"/>
        </w:rPr>
        <w:object w:dxaOrig="975" w:dyaOrig="345" w14:anchorId="15129BE0">
          <v:shape id="_x0000_i1176" type="#_x0000_t75" style="width:48.75pt;height:17.25pt" o:ole="">
            <v:imagedata r:id="rId964" o:title=""/>
          </v:shape>
          <o:OLEObject Type="Embed" ProgID="Equation.DSMT4" ShapeID="_x0000_i1176" DrawAspect="Content" ObjectID="_1686631175" r:id="rId965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>.</w:t>
      </w:r>
      <w:r w:rsidRPr="004D6831">
        <w:rPr>
          <w:rFonts w:ascii="Chu Van An" w:hAnsi="Chu Van An" w:cs="Chu Van An"/>
          <w:sz w:val="24"/>
          <w:szCs w:val="24"/>
        </w:rPr>
        <w:tab/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D. </w:t>
      </w: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  </w:t>
      </w:r>
      <w:r w:rsidRPr="004D6831">
        <w:rPr>
          <w:rFonts w:ascii="Chu Van An" w:hAnsi="Chu Van An" w:cs="Chu Van An"/>
          <w:color w:val="000000"/>
          <w:position w:val="-6"/>
          <w:sz w:val="24"/>
          <w:szCs w:val="24"/>
        </w:rPr>
        <w:object w:dxaOrig="1005" w:dyaOrig="345" w14:anchorId="05F29368">
          <v:shape id="_x0000_i1177" type="#_x0000_t75" style="width:50.25pt;height:17.25pt" o:ole="">
            <v:imagedata r:id="rId966" o:title=""/>
          </v:shape>
          <o:OLEObject Type="Embed" ProgID="Equation.DSMT4" ShapeID="_x0000_i1177" DrawAspect="Content" ObjectID="_1686631176" r:id="rId967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31130AE" w14:textId="77777777" w:rsidR="006E6CDF" w:rsidRPr="004D6831" w:rsidRDefault="006E6CDF" w:rsidP="00DE4CA1">
      <w:pPr>
        <w:spacing w:line="240" w:lineRule="auto"/>
        <w:ind w:left="992"/>
        <w:jc w:val="center"/>
        <w:rPr>
          <w:rFonts w:ascii="Chu Van An" w:hAnsi="Chu Van An" w:cs="Chu Van An"/>
          <w:b/>
          <w:i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65853BB4" w14:textId="77777777" w:rsidR="006E6CDF" w:rsidRPr="004D6831" w:rsidRDefault="006E6CDF" w:rsidP="00DE4CA1">
      <w:pPr>
        <w:spacing w:line="240" w:lineRule="auto"/>
        <w:ind w:left="992"/>
        <w:rPr>
          <w:rFonts w:ascii="Chu Van An" w:hAnsi="Chu Van An" w:cs="Chu Van An"/>
          <w:b/>
          <w:i/>
          <w:color w:val="0000FF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Ta có tứ giác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720" w:dyaOrig="285" w14:anchorId="460DA4A5">
          <v:shape id="_x0000_i1178" type="#_x0000_t75" style="width:36pt;height:14.25pt" o:ole="">
            <v:imagedata r:id="rId968" o:title=""/>
          </v:shape>
          <o:OLEObject Type="Embed" ProgID="Equation.DSMT4" ShapeID="_x0000_i1178" DrawAspect="Content" ObjectID="_1686631177" r:id="rId969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là hình vuông nên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975" w:dyaOrig="285" w14:anchorId="147219B2">
          <v:shape id="_x0000_i1179" type="#_x0000_t75" style="width:48.75pt;height:14.25pt" o:ole="">
            <v:imagedata r:id="rId970" o:title=""/>
          </v:shape>
          <o:OLEObject Type="Embed" ProgID="Equation.DSMT4" ShapeID="_x0000_i1179" DrawAspect="Content" ObjectID="_1686631178" r:id="rId971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hay </w:t>
      </w:r>
      <w:r w:rsidRPr="004D6831">
        <w:rPr>
          <w:rFonts w:ascii="Chu Van An" w:hAnsi="Chu Van An" w:cs="Chu Van An"/>
          <w:color w:val="000000"/>
          <w:position w:val="-18"/>
          <w:sz w:val="24"/>
          <w:szCs w:val="24"/>
        </w:rPr>
        <w:object w:dxaOrig="1140" w:dyaOrig="480" w14:anchorId="78508DA3">
          <v:shape id="_x0000_i1180" type="#_x0000_t75" style="width:57pt;height:23.25pt" o:ole="">
            <v:imagedata r:id="rId960" o:title=""/>
          </v:shape>
          <o:OLEObject Type="Embed" ProgID="Equation.DSMT4" ShapeID="_x0000_i1180" DrawAspect="Content" ObjectID="_1686631179" r:id="rId972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 xml:space="preserve"> nên phương án A đúng.</w:t>
      </w:r>
    </w:p>
    <w:p w14:paraId="435066F2" w14:textId="77777777" w:rsidR="006E6CDF" w:rsidRPr="004D6831" w:rsidRDefault="006E6CDF" w:rsidP="00DE4CA1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>Khẳng định nào sau đây đúng?</w:t>
      </w:r>
    </w:p>
    <w:p w14:paraId="7E8A23BB" w14:textId="454656A0" w:rsidR="006E6CDF" w:rsidRPr="004D6831" w:rsidRDefault="006E6CDF" w:rsidP="00DE4CA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4D6831">
        <w:rPr>
          <w:rFonts w:ascii="Chu Van An" w:hAnsi="Chu Van An" w:cs="Chu Van An"/>
          <w:sz w:val="24"/>
          <w:szCs w:val="24"/>
        </w:rPr>
        <w:t>Hai véc tơ được gọi là bằng nhau nếu chúng cùng độ dài.</w:t>
      </w:r>
    </w:p>
    <w:p w14:paraId="1489CAA0" w14:textId="6A43E98F" w:rsidR="006E6CDF" w:rsidRPr="004D6831" w:rsidRDefault="004D6831" w:rsidP="00DE4CA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B. </w:t>
      </w:r>
      <w:r w:rsidR="006E6CDF" w:rsidRPr="004D6831">
        <w:rPr>
          <w:rFonts w:ascii="Chu Van An" w:hAnsi="Chu Van An" w:cs="Chu Van An"/>
          <w:sz w:val="24"/>
          <w:szCs w:val="24"/>
        </w:rPr>
        <w:t>Hai véc tơ được gọi là bằng nhau nếu chúng cùng phương và cùng độ dài.</w:t>
      </w:r>
    </w:p>
    <w:p w14:paraId="052F2230" w14:textId="2F80AE83" w:rsidR="006E6CDF" w:rsidRPr="004D6831" w:rsidRDefault="004D6831" w:rsidP="00DE4CA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C. </w:t>
      </w:r>
      <w:r w:rsidR="006E6CDF"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6E6CDF" w:rsidRPr="004D6831">
        <w:rPr>
          <w:rFonts w:ascii="Chu Van An" w:hAnsi="Chu Van An" w:cs="Chu Van An"/>
          <w:sz w:val="24"/>
          <w:szCs w:val="24"/>
        </w:rPr>
        <w:t>Hai véc tơ được gọi là bằng nhau nếu chúng cùng hướng.</w:t>
      </w:r>
    </w:p>
    <w:p w14:paraId="7C3F388A" w14:textId="398A4AF3" w:rsidR="006E6CDF" w:rsidRPr="004D6831" w:rsidRDefault="004D6831" w:rsidP="00DE4CA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D. </w:t>
      </w:r>
      <w:r w:rsidR="006E6CDF"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  </w:t>
      </w:r>
      <w:r w:rsidR="006E6CDF" w:rsidRPr="004D6831">
        <w:rPr>
          <w:rFonts w:ascii="Chu Van An" w:hAnsi="Chu Van An" w:cs="Chu Van An"/>
          <w:sz w:val="24"/>
          <w:szCs w:val="24"/>
        </w:rPr>
        <w:t>Hai véc tơ được gọi là bằng nhau nếu chúng cùng hướn</w:t>
      </w:r>
      <w:r w:rsidR="006E6CDF" w:rsidRPr="004D6831">
        <w:rPr>
          <w:rFonts w:ascii="Chu Van An" w:hAnsi="Chu Van An" w:cs="Chu Van An"/>
          <w:sz w:val="24"/>
          <w:szCs w:val="24"/>
          <w:lang w:val="vi-VN"/>
        </w:rPr>
        <w:t>g</w:t>
      </w:r>
      <w:r w:rsidR="006E6CDF" w:rsidRPr="004D6831">
        <w:rPr>
          <w:rFonts w:ascii="Chu Van An" w:hAnsi="Chu Van An" w:cs="Chu Van An"/>
          <w:sz w:val="24"/>
          <w:szCs w:val="24"/>
        </w:rPr>
        <w:t xml:space="preserve"> và cùng độ dài.</w:t>
      </w:r>
    </w:p>
    <w:p w14:paraId="206913AD" w14:textId="77777777" w:rsidR="006E6CDF" w:rsidRPr="004D6831" w:rsidRDefault="006E6CDF" w:rsidP="00DE4CA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7A248BF7" w14:textId="77777777" w:rsidR="006E6CDF" w:rsidRPr="004D6831" w:rsidRDefault="006E6CDF" w:rsidP="00DE4CA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>Theo định nghĩa, hai véctơ bằng nhau phải thỏa mãn hai điều kiện:</w:t>
      </w:r>
    </w:p>
    <w:p w14:paraId="671A84CE" w14:textId="77777777" w:rsidR="006E6CDF" w:rsidRPr="004D6831" w:rsidRDefault="006E6CDF" w:rsidP="00DE4CA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>+) Cùng hướng</w:t>
      </w:r>
    </w:p>
    <w:p w14:paraId="7F65B942" w14:textId="77777777" w:rsidR="006E6CDF" w:rsidRPr="004D6831" w:rsidRDefault="006E6CDF" w:rsidP="00DE4CA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4D6831">
        <w:rPr>
          <w:rFonts w:ascii="Chu Van An" w:hAnsi="Chu Van An" w:cs="Chu Van An"/>
          <w:sz w:val="24"/>
          <w:szCs w:val="24"/>
        </w:rPr>
        <w:t>+) Cùng độ dài.</w:t>
      </w:r>
    </w:p>
    <w:p w14:paraId="7C8124CA" w14:textId="77777777" w:rsidR="006E6CDF" w:rsidRPr="004D6831" w:rsidRDefault="006E6CDF" w:rsidP="00DE4CA1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color w:val="000000"/>
          <w:sz w:val="24"/>
          <w:szCs w:val="24"/>
        </w:rPr>
        <w:t xml:space="preserve">Gọi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240" w:dyaOrig="285" w14:anchorId="4556AD76">
          <v:shape id="_x0000_i1181" type="#_x0000_t75" style="width:12pt;height:14.25pt" o:ole="">
            <v:imagedata r:id="rId973" o:title=""/>
          </v:shape>
          <o:OLEObject Type="Embed" ProgID="Equation.DSMT4" ShapeID="_x0000_i1181" DrawAspect="Content" ObjectID="_1686631180" r:id="rId974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 xml:space="preserve"> là giao điểm hai đường chéo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420" w:dyaOrig="285" w14:anchorId="29495C77">
          <v:shape id="_x0000_i1182" type="#_x0000_t75" style="width:21pt;height:14.25pt" o:ole="">
            <v:imagedata r:id="rId975" o:title=""/>
          </v:shape>
          <o:OLEObject Type="Embed" ProgID="Equation.DSMT4" ShapeID="_x0000_i1182" DrawAspect="Content" ObjectID="_1686631181" r:id="rId976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 xml:space="preserve">và </w:t>
      </w:r>
      <w:r w:rsidRPr="004D6831">
        <w:rPr>
          <w:rFonts w:ascii="Chu Van An" w:hAnsi="Chu Van An" w:cs="Chu Van An"/>
          <w:position w:val="-4"/>
          <w:sz w:val="24"/>
          <w:szCs w:val="24"/>
        </w:rPr>
        <w:object w:dxaOrig="405" w:dyaOrig="255" w14:anchorId="7E6CF77A">
          <v:shape id="_x0000_i1183" type="#_x0000_t75" style="width:20.25pt;height:12.75pt" o:ole="">
            <v:imagedata r:id="rId977" o:title=""/>
          </v:shape>
          <o:OLEObject Type="Embed" ProgID="Equation.DSMT4" ShapeID="_x0000_i1183" DrawAspect="Content" ObjectID="_1686631182" r:id="rId978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 xml:space="preserve"> của hình bình hành </w:t>
      </w:r>
      <w:r w:rsidRPr="004D6831">
        <w:rPr>
          <w:rFonts w:ascii="Chu Van An" w:hAnsi="Chu Van An" w:cs="Chu Van An"/>
          <w:position w:val="-6"/>
          <w:sz w:val="24"/>
          <w:szCs w:val="24"/>
        </w:rPr>
        <w:object w:dxaOrig="735" w:dyaOrig="285" w14:anchorId="355EF0A4">
          <v:shape id="_x0000_i1184" type="#_x0000_t75" style="width:36.75pt;height:14.25pt" o:ole="">
            <v:imagedata r:id="rId979" o:title=""/>
          </v:shape>
          <o:OLEObject Type="Embed" ProgID="Equation.DSMT4" ShapeID="_x0000_i1184" DrawAspect="Content" ObjectID="_1686631183" r:id="rId980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 xml:space="preserve">. Đẳng thức nào sau đây là đẳng thức </w:t>
      </w:r>
      <w:r w:rsidRPr="004D6831">
        <w:rPr>
          <w:rFonts w:ascii="Chu Van An" w:hAnsi="Chu Van An" w:cs="Chu Van An"/>
          <w:b/>
          <w:color w:val="000000"/>
          <w:sz w:val="24"/>
          <w:szCs w:val="24"/>
        </w:rPr>
        <w:t>sai</w:t>
      </w:r>
      <w:r w:rsidRPr="004D6831">
        <w:rPr>
          <w:rFonts w:ascii="Chu Van An" w:hAnsi="Chu Van An" w:cs="Chu Van An"/>
          <w:color w:val="000000"/>
          <w:sz w:val="24"/>
          <w:szCs w:val="24"/>
        </w:rPr>
        <w:t>?</w:t>
      </w:r>
    </w:p>
    <w:p w14:paraId="016D577E" w14:textId="4833DF59" w:rsidR="006E6CDF" w:rsidRPr="004D6831" w:rsidRDefault="006E6CDF" w:rsidP="00DE4CA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4D6831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005" w:dyaOrig="315" w14:anchorId="16429E05">
          <v:shape id="_x0000_i1185" type="#_x0000_t75" style="width:50.25pt;height:15.75pt" o:ole="">
            <v:imagedata r:id="rId981" o:title=""/>
          </v:shape>
          <o:OLEObject Type="Embed" ProgID="Equation.DSMT4" ShapeID="_x0000_i1185" DrawAspect="Content" ObjectID="_1686631184" r:id="rId982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B. </w:t>
      </w:r>
      <w:r w:rsidRPr="004D6831">
        <w:rPr>
          <w:rFonts w:ascii="Chu Van An" w:hAnsi="Chu Van An" w:cs="Chu Van An"/>
          <w:b/>
          <w:position w:val="-6"/>
          <w:sz w:val="24"/>
          <w:szCs w:val="24"/>
        </w:rPr>
        <w:object w:dxaOrig="960" w:dyaOrig="315" w14:anchorId="14B4E283">
          <v:shape id="_x0000_i1186" type="#_x0000_t75" style="width:48.75pt;height:15.75pt" o:ole="">
            <v:imagedata r:id="rId983" o:title=""/>
          </v:shape>
          <o:OLEObject Type="Embed" ProgID="Equation.DSMT4" ShapeID="_x0000_i1186" DrawAspect="Content" ObjectID="_1686631185" r:id="rId984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C. </w:t>
      </w: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4D6831">
        <w:rPr>
          <w:rFonts w:ascii="Chu Van An" w:hAnsi="Chu Van An" w:cs="Chu Van An"/>
          <w:b/>
          <w:position w:val="-6"/>
          <w:sz w:val="24"/>
          <w:szCs w:val="24"/>
        </w:rPr>
        <w:object w:dxaOrig="960" w:dyaOrig="315" w14:anchorId="7A627402">
          <v:shape id="_x0000_i1187" type="#_x0000_t75" style="width:48.75pt;height:15.75pt" o:ole="">
            <v:imagedata r:id="rId985" o:title=""/>
          </v:shape>
          <o:OLEObject Type="Embed" ProgID="Equation.DSMT4" ShapeID="_x0000_i1187" DrawAspect="Content" ObjectID="_1686631186" r:id="rId986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4D6831" w:rsidRPr="004D6831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D. </w:t>
      </w:r>
      <w:r w:rsidRPr="004D6831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  </w:t>
      </w:r>
      <w:r w:rsidRPr="004D6831">
        <w:rPr>
          <w:rFonts w:ascii="Chu Van An" w:hAnsi="Chu Van An" w:cs="Chu Van An"/>
          <w:b/>
          <w:position w:val="-6"/>
          <w:sz w:val="24"/>
          <w:szCs w:val="24"/>
        </w:rPr>
        <w:object w:dxaOrig="990" w:dyaOrig="315" w14:anchorId="2E096850">
          <v:shape id="_x0000_i1188" type="#_x0000_t75" style="width:49.5pt;height:15.75pt" o:ole="">
            <v:imagedata r:id="rId987" o:title=""/>
          </v:shape>
          <o:OLEObject Type="Embed" ProgID="Equation.DSMT4" ShapeID="_x0000_i1188" DrawAspect="Content" ObjectID="_1686631187" r:id="rId988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5AC224DC" w14:textId="77777777" w:rsidR="006E6CDF" w:rsidRPr="004D6831" w:rsidRDefault="006E6CDF" w:rsidP="00DE4CA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>Lời</w:t>
      </w:r>
      <w:r w:rsidRPr="004D6831">
        <w:rPr>
          <w:rFonts w:ascii="Chu Van An" w:hAnsi="Chu Van An" w:cs="Chu Van An"/>
          <w:color w:val="0000FF"/>
          <w:sz w:val="24"/>
          <w:szCs w:val="24"/>
        </w:rPr>
        <w:t xml:space="preserve"> 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>giải</w:t>
      </w:r>
    </w:p>
    <w:p w14:paraId="650CEC94" w14:textId="77777777" w:rsidR="006E6CDF" w:rsidRPr="004D6831" w:rsidRDefault="006E6CDF" w:rsidP="00DE4CA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1025659E" wp14:editId="070AA971">
            <wp:extent cx="2562446" cy="1290246"/>
            <wp:effectExtent l="0" t="0" r="0" b="5715"/>
            <wp:docPr id="2124572952" name="Picture 21245729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133" cy="1292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DCDB35" w14:textId="77777777" w:rsidR="006E6CDF" w:rsidRPr="004D6831" w:rsidRDefault="006E6CDF" w:rsidP="00DE4CA1">
      <w:pPr>
        <w:spacing w:line="240" w:lineRule="auto"/>
        <w:ind w:left="992"/>
        <w:rPr>
          <w:rFonts w:ascii="Chu Van An" w:hAnsi="Chu Van An" w:cs="Chu Van An"/>
          <w:position w:val="-6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Từ hình vẽ ta thấy đẳng thức sai là </w:t>
      </w:r>
      <w:r w:rsidRPr="004D6831">
        <w:rPr>
          <w:rFonts w:ascii="Chu Van An" w:hAnsi="Chu Van An" w:cs="Chu Van An"/>
          <w:b/>
          <w:position w:val="-6"/>
          <w:sz w:val="24"/>
          <w:szCs w:val="24"/>
        </w:rPr>
        <w:object w:dxaOrig="960" w:dyaOrig="315" w14:anchorId="39F39B02">
          <v:shape id="_x0000_i1189" type="#_x0000_t75" style="width:48.75pt;height:15.75pt" o:ole="">
            <v:imagedata r:id="rId983" o:title=""/>
          </v:shape>
          <o:OLEObject Type="Embed" ProgID="Equation.DSMT4" ShapeID="_x0000_i1189" DrawAspect="Content" ObjectID="_1686631188" r:id="rId990"/>
        </w:object>
      </w:r>
      <w:r w:rsidRPr="004D6831">
        <w:rPr>
          <w:rFonts w:ascii="Chu Van An" w:hAnsi="Chu Van An" w:cs="Chu Van An"/>
          <w:position w:val="-6"/>
          <w:sz w:val="24"/>
          <w:szCs w:val="24"/>
        </w:rPr>
        <w:t>.</w:t>
      </w:r>
    </w:p>
    <w:p w14:paraId="6FB5259C" w14:textId="4B7FD95A" w:rsidR="00EC5D1C" w:rsidRPr="004D6831" w:rsidRDefault="00EC5D1C" w:rsidP="00DE4CA1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4D683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4D683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4D683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bookmarkEnd w:id="0"/>
    <w:p w14:paraId="21BC24EE" w14:textId="77777777" w:rsidR="00DE4CA1" w:rsidRPr="004D6831" w:rsidRDefault="006E6CDF" w:rsidP="00DE4CA1">
      <w:pPr>
        <w:spacing w:line="240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  <w:r w:rsidRPr="004D6831">
        <w:rPr>
          <w:rFonts w:ascii="Chu Van An" w:hAnsi="Chu Van An" w:cs="Chu Van An"/>
          <w:sz w:val="24"/>
          <w:szCs w:val="24"/>
        </w:rPr>
        <w:t xml:space="preserve">  </w:t>
      </w:r>
    </w:p>
    <w:p w14:paraId="49E181AC" w14:textId="77777777" w:rsidR="00DE4CA1" w:rsidRPr="004D6831" w:rsidRDefault="00DE4CA1" w:rsidP="00DE4CA1">
      <w:pPr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lastRenderedPageBreak/>
        <w:t xml:space="preserve">Gọi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238E5A94">
          <v:shape id="_x0000_i3090" type="#_x0000_t75" style="width:12pt;height:14.25pt" o:ole="">
            <v:imagedata r:id="rId991" o:title=""/>
          </v:shape>
          <o:OLEObject Type="Embed" ProgID="Equation.DSMT4" ShapeID="_x0000_i3090" DrawAspect="Content" ObjectID="_1686631189" r:id="rId992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là giao điểm của hai đường chéo của hình bình hành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2735B436">
          <v:shape id="_x0000_i3091" type="#_x0000_t75" style="width:36pt;height:14.25pt" o:ole="">
            <v:imagedata r:id="rId993" o:title=""/>
          </v:shape>
          <o:OLEObject Type="Embed" ProgID="Equation.DSMT4" ShapeID="_x0000_i3091" DrawAspect="Content" ObjectID="_1686631190" r:id="rId994"/>
        </w:object>
      </w:r>
      <w:r w:rsidRPr="004D6831">
        <w:rPr>
          <w:rFonts w:ascii="Chu Van An" w:hAnsi="Chu Van An" w:cs="Chu Van An"/>
          <w:sz w:val="24"/>
          <w:szCs w:val="24"/>
        </w:rPr>
        <w:t>. Đẳng thức nào sau đây sai?</w:t>
      </w:r>
    </w:p>
    <w:p w14:paraId="6B387AB3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975" w:dyaOrig="330" w14:anchorId="524F4A4B">
          <v:shape id="_x0000_i3092" type="#_x0000_t75" style="width:48.75pt;height:16.5pt" o:ole="">
            <v:imagedata r:id="rId995" o:title=""/>
          </v:shape>
          <o:OLEObject Type="Embed" ProgID="Equation.DSMT4" ShapeID="_x0000_i3092" DrawAspect="Content" ObjectID="_1686631191" r:id="rId996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960" w:dyaOrig="345" w14:anchorId="46E1EE72">
          <v:shape id="_x0000_i3093" type="#_x0000_t75" style="width:48pt;height:17.25pt" o:ole="">
            <v:imagedata r:id="rId997" o:title=""/>
          </v:shape>
          <o:OLEObject Type="Embed" ProgID="Equation.DSMT4" ShapeID="_x0000_i3093" DrawAspect="Content" ObjectID="_1686631192" r:id="rId998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005" w:dyaOrig="345" w14:anchorId="64856507">
          <v:shape id="_x0000_i3094" type="#_x0000_t75" style="width:50.25pt;height:17.25pt" o:ole="">
            <v:imagedata r:id="rId999" o:title=""/>
          </v:shape>
          <o:OLEObject Type="Embed" ProgID="Equation.DSMT4" ShapeID="_x0000_i3094" DrawAspect="Content" ObjectID="_1686631193" r:id="rId1000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960" w:dyaOrig="345" w14:anchorId="6C81A0AC">
          <v:shape id="_x0000_i3095" type="#_x0000_t75" style="width:48pt;height:17.25pt" o:ole="">
            <v:imagedata r:id="rId1001" o:title=""/>
          </v:shape>
          <o:OLEObject Type="Embed" ProgID="Equation.DSMT4" ShapeID="_x0000_i3095" DrawAspect="Content" ObjectID="_1686631194" r:id="rId1002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70C80F59" w14:textId="77777777" w:rsidR="00DE4CA1" w:rsidRPr="004D6831" w:rsidRDefault="00DE4CA1" w:rsidP="00DE4CA1">
      <w:pPr>
        <w:pStyle w:val="ListParagraph"/>
        <w:spacing w:line="240" w:lineRule="auto"/>
        <w:ind w:left="992"/>
        <w:jc w:val="center"/>
        <w:rPr>
          <w:rFonts w:ascii="Chu Van An" w:eastAsia="Arial" w:hAnsi="Chu Van An" w:cs="Chu Van An"/>
          <w:color w:val="0000CC"/>
          <w:sz w:val="24"/>
          <w:szCs w:val="24"/>
        </w:rPr>
      </w:pPr>
      <w:r w:rsidRPr="004D683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601BFF2" w14:textId="77777777" w:rsidR="00DE4CA1" w:rsidRPr="004D6831" w:rsidRDefault="00DE4CA1" w:rsidP="00DE4CA1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4D6831">
        <w:rPr>
          <w:rFonts w:ascii="Chu Van An" w:eastAsia="Calibri" w:hAnsi="Chu Van An" w:cs="Chu Van An"/>
          <w:b/>
          <w:color w:val="0000CC"/>
          <w:sz w:val="24"/>
          <w:szCs w:val="24"/>
          <w:u w:val="single"/>
        </w:rPr>
        <w:t>C</w:t>
      </w:r>
      <w:r w:rsidRPr="004D6831">
        <w:rPr>
          <w:rFonts w:ascii="Chu Van An" w:eastAsia="Calibri" w:hAnsi="Chu Van An" w:cs="Chu Van An"/>
          <w:b/>
          <w:color w:val="0000CC"/>
          <w:sz w:val="24"/>
          <w:szCs w:val="24"/>
        </w:rPr>
        <w:t xml:space="preserve">họn </w:t>
      </w:r>
      <w:r w:rsidRPr="004D6831">
        <w:rPr>
          <w:rFonts w:ascii="Chu Van An" w:eastAsia="Calibri" w:hAnsi="Chu Van An" w:cs="Chu Van An"/>
          <w:b/>
          <w:color w:val="0000CC"/>
          <w:sz w:val="24"/>
          <w:szCs w:val="24"/>
          <w:u w:val="single"/>
        </w:rPr>
        <w:t>D</w:t>
      </w:r>
    </w:p>
    <w:p w14:paraId="4C2D6F12" w14:textId="5C1EB7C1" w:rsidR="00DE4CA1" w:rsidRPr="004D6831" w:rsidRDefault="00DE4CA1" w:rsidP="00DE4CA1">
      <w:pPr>
        <w:spacing w:line="240" w:lineRule="auto"/>
        <w:ind w:left="992"/>
        <w:contextualSpacing/>
        <w:rPr>
          <w:rFonts w:ascii="Chu Van An" w:eastAsia="Times New Roman" w:hAnsi="Chu Van An" w:cs="Chu Van An"/>
          <w:sz w:val="24"/>
          <w:szCs w:val="24"/>
        </w:rPr>
      </w:pPr>
      <w:r w:rsidRPr="004D6831">
        <w:rPr>
          <w:rFonts w:ascii="Chu Van An" w:eastAsia="Times New Roman" w:hAnsi="Chu Van An" w:cs="Chu Van An"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 wp14:anchorId="7240306B" wp14:editId="7C54CBE3">
            <wp:simplePos x="0" y="0"/>
            <wp:positionH relativeFrom="column">
              <wp:posOffset>2901950</wp:posOffset>
            </wp:positionH>
            <wp:positionV relativeFrom="paragraph">
              <wp:align>top</wp:align>
            </wp:positionV>
            <wp:extent cx="2381250" cy="1028700"/>
            <wp:effectExtent l="0" t="0" r="0" b="0"/>
            <wp:wrapSquare wrapText="bothSides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028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60ADC4F" w14:textId="77777777" w:rsidR="00DE4CA1" w:rsidRPr="004D6831" w:rsidRDefault="00DE4CA1" w:rsidP="00DE4CA1">
      <w:pPr>
        <w:spacing w:line="240" w:lineRule="auto"/>
        <w:ind w:left="992"/>
        <w:contextualSpacing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br w:type="textWrapping" w:clear="all"/>
      </w:r>
    </w:p>
    <w:p w14:paraId="69B28336" w14:textId="77777777" w:rsidR="00DE4CA1" w:rsidRPr="004D6831" w:rsidRDefault="00DE4CA1" w:rsidP="00DE4CA1">
      <w:pPr>
        <w:spacing w:line="240" w:lineRule="auto"/>
        <w:ind w:left="992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Ta có: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545" w:dyaOrig="345" w14:anchorId="43FDCC3D">
          <v:shape id="_x0000_i3096" type="#_x0000_t75" style="width:77.25pt;height:17.25pt" o:ole="">
            <v:imagedata r:id="rId1004" o:title=""/>
          </v:shape>
          <o:OLEObject Type="Embed" ProgID="Equation.DSMT4" ShapeID="_x0000_i3096" DrawAspect="Content" ObjectID="_1686631195" r:id="rId1005"/>
        </w:object>
      </w:r>
    </w:p>
    <w:p w14:paraId="00609785" w14:textId="77777777" w:rsidR="00DE4CA1" w:rsidRPr="004D6831" w:rsidRDefault="00DE4CA1" w:rsidP="00DE4CA1">
      <w:pPr>
        <w:numPr>
          <w:ilvl w:val="0"/>
          <w:numId w:val="37"/>
        </w:numPr>
        <w:tabs>
          <w:tab w:val="left" w:pos="992"/>
        </w:tabs>
        <w:spacing w:after="0" w:line="240" w:lineRule="auto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Trong hình bình hành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7A910D68">
          <v:shape id="_x0000_i3097" type="#_x0000_t75" style="width:36pt;height:14.25pt" o:ole="">
            <v:imagedata r:id="rId1006" o:title=""/>
          </v:shape>
          <o:OLEObject Type="Embed" ProgID="Equation.DSMT4" ShapeID="_x0000_i3097" DrawAspect="Content" ObjectID="_1686631196" r:id="rId1007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vectơ có điểm đầu và điểm cuối là các đỉnh của hình bình hành bằng với vectơ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450" w:dyaOrig="285" w14:anchorId="29BC5966">
          <v:shape id="_x0000_i3098" type="#_x0000_t75" style="width:22.5pt;height:14.25pt" o:ole="">
            <v:imagedata r:id="rId1008" o:title=""/>
          </v:shape>
          <o:OLEObject Type="Embed" ProgID="Equation.DSMT4" ShapeID="_x0000_i3098" DrawAspect="Content" ObjectID="_1686631197" r:id="rId1009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là</w:t>
      </w:r>
    </w:p>
    <w:p w14:paraId="14A1882F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435" w:dyaOrig="285" w14:anchorId="39BE7965">
          <v:shape id="_x0000_i3099" type="#_x0000_t75" style="width:21.75pt;height:14.25pt" o:ole="">
            <v:imagedata r:id="rId1010" o:title=""/>
          </v:shape>
          <o:OLEObject Type="Embed" ProgID="Equation.DSMT4" ShapeID="_x0000_i3099" DrawAspect="Content" ObjectID="_1686631198" r:id="rId1011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D6831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450" w:dyaOrig="285" w14:anchorId="5B43DB46">
          <v:shape id="_x0000_i3100" type="#_x0000_t75" style="width:22.5pt;height:14.25pt" o:ole="">
            <v:imagedata r:id="rId1012" o:title=""/>
          </v:shape>
          <o:OLEObject Type="Embed" ProgID="Equation.DSMT4" ShapeID="_x0000_i3100" DrawAspect="Content" ObjectID="_1686631199" r:id="rId1013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D6831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450" w:dyaOrig="285" w14:anchorId="5540067D">
          <v:shape id="_x0000_i3101" type="#_x0000_t75" style="width:22.5pt;height:14.25pt" o:ole="">
            <v:imagedata r:id="rId1014" o:title=""/>
          </v:shape>
          <o:OLEObject Type="Embed" ProgID="Equation.DSMT4" ShapeID="_x0000_i3101" DrawAspect="Content" ObjectID="_1686631200" r:id="rId1015"/>
        </w:objec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D6831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450" w:dyaOrig="285" w14:anchorId="1445BF22">
          <v:shape id="_x0000_i3102" type="#_x0000_t75" style="width:22.5pt;height:14.25pt" o:ole="">
            <v:imagedata r:id="rId1016" o:title=""/>
          </v:shape>
          <o:OLEObject Type="Embed" ProgID="Equation.DSMT4" ShapeID="_x0000_i3102" DrawAspect="Content" ObjectID="_1686631201" r:id="rId1017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13F235C4" w14:textId="77777777" w:rsidR="00DE4CA1" w:rsidRPr="004D6831" w:rsidRDefault="00DE4CA1" w:rsidP="00DE4CA1">
      <w:pPr>
        <w:spacing w:line="240" w:lineRule="auto"/>
        <w:ind w:left="992"/>
        <w:jc w:val="center"/>
        <w:rPr>
          <w:rFonts w:ascii="Chu Van An" w:eastAsia="Times New Rom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sz w:val="24"/>
          <w:szCs w:val="24"/>
        </w:rPr>
        <w:t>Lời giải</w:t>
      </w:r>
    </w:p>
    <w:p w14:paraId="4E055502" w14:textId="77777777" w:rsidR="00DE4CA1" w:rsidRPr="004D6831" w:rsidRDefault="00DE4CA1" w:rsidP="00DE4CA1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D6831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4D6831">
        <w:rPr>
          <w:rFonts w:ascii="Chu Van An" w:eastAsia="Calibri" w:hAnsi="Chu Van An" w:cs="Chu Van An"/>
          <w:b/>
          <w:sz w:val="24"/>
          <w:szCs w:val="24"/>
        </w:rPr>
        <w:t xml:space="preserve">họn </w:t>
      </w:r>
      <w:r w:rsidRPr="004D6831">
        <w:rPr>
          <w:rFonts w:ascii="Chu Van An" w:eastAsia="Calibri" w:hAnsi="Chu Van An" w:cs="Chu Van An"/>
          <w:b/>
          <w:sz w:val="24"/>
          <w:szCs w:val="24"/>
          <w:u w:val="single"/>
        </w:rPr>
        <w:t>A</w:t>
      </w:r>
    </w:p>
    <w:p w14:paraId="3D9B1196" w14:textId="7154A280" w:rsidR="00DE4CA1" w:rsidRPr="004D6831" w:rsidRDefault="00DE4CA1" w:rsidP="00DE4CA1">
      <w:pPr>
        <w:spacing w:line="240" w:lineRule="auto"/>
        <w:ind w:left="992"/>
        <w:jc w:val="center"/>
        <w:rPr>
          <w:rFonts w:ascii="Chu Van An" w:eastAsia="Times New Rom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52C22709" wp14:editId="096B381F">
            <wp:extent cx="2324100" cy="1009650"/>
            <wp:effectExtent l="0" t="0" r="0" b="0"/>
            <wp:docPr id="511" name="Picture 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9"/>
                    <pic:cNvPicPr>
                      <a:picLocks noChangeAspect="1" noChangeArrowheads="1"/>
                    </pic:cNvPicPr>
                  </pic:nvPicPr>
                  <pic:blipFill>
                    <a:blip r:embed="rId10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FE8E13" w14:textId="77777777" w:rsidR="00DE4CA1" w:rsidRPr="004D6831" w:rsidRDefault="00DE4CA1" w:rsidP="00DE4CA1">
      <w:pPr>
        <w:spacing w:line="240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Ta có: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990" w:dyaOrig="285" w14:anchorId="7D605A22">
          <v:shape id="_x0000_i3104" type="#_x0000_t75" style="width:49.5pt;height:14.25pt" o:ole="">
            <v:imagedata r:id="rId1019" o:title=""/>
          </v:shape>
          <o:OLEObject Type="Embed" ProgID="Equation.DSMT4" ShapeID="_x0000_i3104" DrawAspect="Content" ObjectID="_1686631202" r:id="rId1020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409D1591" w14:textId="77777777" w:rsidR="00DE4CA1" w:rsidRPr="004D6831" w:rsidRDefault="00DE4CA1" w:rsidP="00DE4CA1">
      <w:pPr>
        <w:numPr>
          <w:ilvl w:val="0"/>
          <w:numId w:val="37"/>
        </w:numPr>
        <w:tabs>
          <w:tab w:val="left" w:pos="992"/>
        </w:tabs>
        <w:spacing w:after="0" w:line="240" w:lineRule="auto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Cho lục giác đều </w:t>
      </w:r>
      <w:r w:rsidRPr="004D6831">
        <w:rPr>
          <w:rFonts w:ascii="Chu Van An" w:hAnsi="Chu Van An" w:cs="Chu Van An"/>
          <w:i/>
          <w:sz w:val="24"/>
          <w:szCs w:val="24"/>
        </w:rPr>
        <w:t>ABCDEF</w:t>
      </w:r>
      <w:r w:rsidRPr="004D6831">
        <w:rPr>
          <w:rFonts w:ascii="Chu Van An" w:hAnsi="Chu Van An" w:cs="Chu Van An"/>
          <w:sz w:val="24"/>
          <w:szCs w:val="24"/>
        </w:rPr>
        <w:t xml:space="preserve"> tâm </w:t>
      </w:r>
      <w:r w:rsidRPr="004D6831">
        <w:rPr>
          <w:rFonts w:ascii="Chu Van An" w:hAnsi="Chu Van An" w:cs="Chu Van An"/>
          <w:i/>
          <w:sz w:val="24"/>
          <w:szCs w:val="24"/>
        </w:rPr>
        <w:t>O</w:t>
      </w:r>
      <w:r w:rsidRPr="004D6831">
        <w:rPr>
          <w:rFonts w:ascii="Chu Van An" w:hAnsi="Chu Van An" w:cs="Chu Van An"/>
          <w:sz w:val="24"/>
          <w:szCs w:val="24"/>
        </w:rPr>
        <w:t xml:space="preserve">. Ba vectơ bằng với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375" w:dyaOrig="315" w14:anchorId="746ED0B2">
          <v:shape id="_x0000_i3105" type="#_x0000_t75" style="width:18.75pt;height:15.75pt" o:ole="">
            <v:imagedata r:id="rId1021" o:title=""/>
          </v:shape>
          <o:OLEObject Type="Embed" ProgID="Equation.DSMT4" ShapeID="_x0000_i3105" DrawAspect="Content" ObjectID="_1686631203" r:id="rId1022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là</w:t>
      </w:r>
    </w:p>
    <w:p w14:paraId="65512B06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1260" w:dyaOrig="375" w14:anchorId="5A4930BA">
          <v:shape id="_x0000_i3106" type="#_x0000_t75" style="width:63pt;height:18.75pt" o:ole="">
            <v:imagedata r:id="rId1023" o:title=""/>
          </v:shape>
          <o:OLEObject Type="Embed" ProgID="Equation.DSMT4" ShapeID="_x0000_i3106" DrawAspect="Content" ObjectID="_1686631204" r:id="rId1024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1260" w:dyaOrig="375" w14:anchorId="44DF3759">
          <v:shape id="_x0000_i3107" type="#_x0000_t75" style="width:63pt;height:18.75pt" o:ole="">
            <v:imagedata r:id="rId1025" o:title=""/>
          </v:shape>
          <o:OLEObject Type="Embed" ProgID="Equation.DSMT4" ShapeID="_x0000_i3107" DrawAspect="Content" ObjectID="_1686631205" r:id="rId1026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1215" w:dyaOrig="375" w14:anchorId="425B1AC3">
          <v:shape id="_x0000_i3108" type="#_x0000_t75" style="width:60.75pt;height:18.75pt" o:ole="">
            <v:imagedata r:id="rId1027" o:title=""/>
          </v:shape>
          <o:OLEObject Type="Embed" ProgID="Equation.DSMT4" ShapeID="_x0000_i3108" DrawAspect="Content" ObjectID="_1686631206" r:id="rId1028"/>
        </w:objec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1260" w:dyaOrig="375" w14:anchorId="3C1E84FB">
          <v:shape id="_x0000_i3109" type="#_x0000_t75" style="width:63pt;height:18.75pt" o:ole="">
            <v:imagedata r:id="rId1029" o:title=""/>
          </v:shape>
          <o:OLEObject Type="Embed" ProgID="Equation.DSMT4" ShapeID="_x0000_i3109" DrawAspect="Content" ObjectID="_1686631207" r:id="rId1030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75EC7831" w14:textId="77777777" w:rsidR="00DE4CA1" w:rsidRPr="004D6831" w:rsidRDefault="00DE4CA1" w:rsidP="00DE4CA1">
      <w:pPr>
        <w:spacing w:line="240" w:lineRule="auto"/>
        <w:ind w:left="992"/>
        <w:jc w:val="center"/>
        <w:rPr>
          <w:rFonts w:ascii="Chu Van An" w:eastAsia="Times New Rom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sz w:val="24"/>
          <w:szCs w:val="24"/>
        </w:rPr>
        <w:t>Lời giải</w:t>
      </w:r>
    </w:p>
    <w:p w14:paraId="0BCBE90A" w14:textId="77777777" w:rsidR="00DE4CA1" w:rsidRPr="004D6831" w:rsidRDefault="00DE4CA1" w:rsidP="00DE4CA1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D6831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4D6831">
        <w:rPr>
          <w:rFonts w:ascii="Chu Van An" w:eastAsia="Calibri" w:hAnsi="Chu Van An" w:cs="Chu Van An"/>
          <w:b/>
          <w:sz w:val="24"/>
          <w:szCs w:val="24"/>
        </w:rPr>
        <w:t xml:space="preserve">họn </w:t>
      </w:r>
      <w:r w:rsidRPr="004D6831">
        <w:rPr>
          <w:rFonts w:ascii="Chu Van An" w:eastAsia="Calibri" w:hAnsi="Chu Van An" w:cs="Chu Van An"/>
          <w:b/>
          <w:sz w:val="24"/>
          <w:szCs w:val="24"/>
          <w:u w:val="single"/>
        </w:rPr>
        <w:t>B</w:t>
      </w:r>
    </w:p>
    <w:p w14:paraId="28B7D437" w14:textId="65FC002F" w:rsidR="00DE4CA1" w:rsidRPr="004D6831" w:rsidRDefault="00DE4CA1" w:rsidP="00DE4CA1">
      <w:pPr>
        <w:spacing w:line="240" w:lineRule="auto"/>
        <w:ind w:left="992"/>
        <w:jc w:val="center"/>
        <w:rPr>
          <w:rFonts w:ascii="Chu Van An" w:eastAsia="Times New Rom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79E0585D" wp14:editId="3D00E272">
            <wp:extent cx="2457450" cy="2047875"/>
            <wp:effectExtent l="0" t="0" r="0" b="9525"/>
            <wp:docPr id="510" name="Picture 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6"/>
                    <pic:cNvPicPr>
                      <a:picLocks noChangeAspect="1" noChangeArrowheads="1"/>
                    </pic:cNvPicPr>
                  </pic:nvPicPr>
                  <pic:blipFill>
                    <a:blip r:embed="rId10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550292" w14:textId="77777777" w:rsidR="00DE4CA1" w:rsidRPr="004D6831" w:rsidRDefault="00DE4CA1" w:rsidP="00DE4CA1">
      <w:pPr>
        <w:spacing w:line="240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Ba vectơ bằng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375" w:dyaOrig="315" w14:anchorId="2EAAD70E">
          <v:shape id="_x0000_i3111" type="#_x0000_t75" style="width:18.75pt;height:15.75pt" o:ole="">
            <v:imagedata r:id="rId1021" o:title=""/>
          </v:shape>
          <o:OLEObject Type="Embed" ProgID="Equation.DSMT4" ShapeID="_x0000_i3111" DrawAspect="Content" ObjectID="_1686631208" r:id="rId1032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là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1260" w:dyaOrig="375" w14:anchorId="6B0903E2">
          <v:shape id="_x0000_i3112" type="#_x0000_t75" style="width:63pt;height:18.75pt" o:ole="">
            <v:imagedata r:id="rId1025" o:title=""/>
          </v:shape>
          <o:OLEObject Type="Embed" ProgID="Equation.DSMT4" ShapeID="_x0000_i3112" DrawAspect="Content" ObjectID="_1686631209" r:id="rId1033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6B50648B" w14:textId="77777777" w:rsidR="00DE4CA1" w:rsidRPr="004D6831" w:rsidRDefault="00DE4CA1" w:rsidP="00DE4CA1">
      <w:pPr>
        <w:numPr>
          <w:ilvl w:val="0"/>
          <w:numId w:val="37"/>
        </w:numPr>
        <w:tabs>
          <w:tab w:val="left" w:pos="992"/>
        </w:tabs>
        <w:autoSpaceDE w:val="0"/>
        <w:autoSpaceDN w:val="0"/>
        <w:adjustRightInd w:val="0"/>
        <w:spacing w:before="120" w:after="0" w:line="240" w:lineRule="auto"/>
        <w:jc w:val="both"/>
        <w:rPr>
          <w:rFonts w:ascii="Chu Van An" w:eastAsia="Times New Rom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Cho lục giác đều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035" w:dyaOrig="270" w14:anchorId="53E6E019">
          <v:shape id="_x0000_i3113" type="#_x0000_t75" style="width:51.75pt;height:13.5pt" o:ole="">
            <v:imagedata r:id="rId1034" o:title=""/>
          </v:shape>
          <o:OLEObject Type="Embed" ProgID="Equation.DSMT4" ShapeID="_x0000_i3113" DrawAspect="Content" ObjectID="_1686631210" r:id="rId1035"/>
        </w:object>
      </w:r>
      <w:r w:rsidRPr="004D6831">
        <w:rPr>
          <w:rFonts w:ascii="Chu Van An" w:hAnsi="Chu Van An" w:cs="Chu Van An"/>
          <w:sz w:val="24"/>
          <w:szCs w:val="24"/>
        </w:rPr>
        <w:t xml:space="preserve">có tâm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70" w14:anchorId="5B30079B">
          <v:shape id="_x0000_i3114" type="#_x0000_t75" style="width:13.5pt;height:13.5pt" o:ole="">
            <v:imagedata r:id="rId1036" o:title=""/>
          </v:shape>
          <o:OLEObject Type="Embed" ProgID="Equation.DSMT4" ShapeID="_x0000_i3114" DrawAspect="Content" ObjectID="_1686631211" r:id="rId1037"/>
        </w:object>
      </w:r>
      <w:r w:rsidRPr="004D6831">
        <w:rPr>
          <w:rFonts w:ascii="Chu Van An" w:hAnsi="Chu Van An" w:cs="Chu Van An"/>
          <w:sz w:val="24"/>
          <w:szCs w:val="24"/>
        </w:rPr>
        <w:t>Số vectơ bằng vectơ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345" w14:anchorId="5CA0AE0F">
          <v:shape id="_x0000_i3115" type="#_x0000_t75" style="width:18.75pt;height:17.25pt" o:ole="">
            <v:imagedata r:id="rId1038" o:title=""/>
          </v:shape>
          <o:OLEObject Type="Embed" ProgID="Equation.DSMT4" ShapeID="_x0000_i3115" DrawAspect="Content" ObjectID="_1686631212" r:id="rId1039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có điểm đầu và điểm cuối là các đỉnh của lục giác bằng</w:t>
      </w:r>
    </w:p>
    <w:p w14:paraId="062E099B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70" w14:anchorId="1B424CBE">
          <v:shape id="_x0000_i3116" type="#_x0000_t75" style="width:9.75pt;height:13.5pt" o:ole="">
            <v:imagedata r:id="rId1040" o:title=""/>
          </v:shape>
          <o:OLEObject Type="Embed" ProgID="Equation.DSMT4" ShapeID="_x0000_i3116" DrawAspect="Content" ObjectID="_1686631213" r:id="rId1041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65" w:dyaOrig="270" w14:anchorId="5986DFF3">
          <v:shape id="_x0000_i3117" type="#_x0000_t75" style="width:8.25pt;height:13.5pt" o:ole="">
            <v:imagedata r:id="rId1042" o:title=""/>
          </v:shape>
          <o:OLEObject Type="Embed" ProgID="Equation.DSMT4" ShapeID="_x0000_i3117" DrawAspect="Content" ObjectID="_1686631214" r:id="rId1043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264A5FB2">
          <v:shape id="_x0000_i3118" type="#_x0000_t75" style="width:9.75pt;height:12.75pt" o:ole="">
            <v:imagedata r:id="rId1044" o:title=""/>
          </v:shape>
          <o:OLEObject Type="Embed" ProgID="Equation.DSMT4" ShapeID="_x0000_i3118" DrawAspect="Content" ObjectID="_1686631215" r:id="rId1045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0E45F128">
          <v:shape id="_x0000_i3119" type="#_x0000_t75" style="width:10.5pt;height:12.75pt" o:ole="">
            <v:imagedata r:id="rId1046" o:title=""/>
          </v:shape>
          <o:OLEObject Type="Embed" ProgID="Equation.DSMT4" ShapeID="_x0000_i3119" DrawAspect="Content" ObjectID="_1686631216" r:id="rId1047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2F33425F" w14:textId="77777777" w:rsidR="00DE4CA1" w:rsidRPr="004D6831" w:rsidRDefault="00DE4CA1" w:rsidP="00DE4CA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5C85FFCA" w14:textId="77777777" w:rsidR="00DE4CA1" w:rsidRPr="004D6831" w:rsidRDefault="00DE4CA1" w:rsidP="00DE4CA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lastRenderedPageBreak/>
        <w:t>C</w: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họn </w:t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D</w:t>
      </w:r>
    </w:p>
    <w:p w14:paraId="1BB2DAF3" w14:textId="322520B5" w:rsidR="00DE4CA1" w:rsidRPr="004D6831" w:rsidRDefault="00DE4CA1" w:rsidP="00DE4CA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2C413591" wp14:editId="1D03B435">
            <wp:extent cx="2381250" cy="2143125"/>
            <wp:effectExtent l="0" t="0" r="0" b="0"/>
            <wp:docPr id="509" name="Picture 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6"/>
                    <pic:cNvPicPr>
                      <a:picLocks noChangeAspect="1" noChangeArrowheads="1"/>
                    </pic:cNvPicPr>
                  </pic:nvPicPr>
                  <pic:blipFill>
                    <a:blip r:embed="rId10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866BB4" w14:textId="77777777" w:rsidR="00DE4CA1" w:rsidRPr="004D6831" w:rsidRDefault="00DE4CA1" w:rsidP="00DE4CA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>Các vectơ bằng vectơ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345" w14:anchorId="5CB0D1B1">
          <v:shape id="_x0000_i3121" type="#_x0000_t75" style="width:18.75pt;height:17.25pt" o:ole="">
            <v:imagedata r:id="rId1038" o:title=""/>
          </v:shape>
          <o:OLEObject Type="Embed" ProgID="Equation.DSMT4" ShapeID="_x0000_i3121" DrawAspect="Content" ObjectID="_1686631217" r:id="rId1049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có điểm đầu và điểm cuối là các đỉnh của lục giác là: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840" w:dyaOrig="375" w14:anchorId="06696139">
          <v:shape id="_x0000_i3122" type="#_x0000_t75" style="width:42pt;height:18.75pt" o:ole="">
            <v:imagedata r:id="rId1050" o:title=""/>
          </v:shape>
          <o:OLEObject Type="Embed" ProgID="Equation.DSMT4" ShapeID="_x0000_i3122" DrawAspect="Content" ObjectID="_1686631218" r:id="rId1051"/>
        </w:object>
      </w:r>
    </w:p>
    <w:p w14:paraId="3ADEA08C" w14:textId="77777777" w:rsidR="00DE4CA1" w:rsidRPr="004D6831" w:rsidRDefault="00DE4CA1" w:rsidP="00DE4CA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Vậy có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13C38D18">
          <v:shape id="_x0000_i3123" type="#_x0000_t75" style="width:9.75pt;height:12.75pt" o:ole="">
            <v:imagedata r:id="rId1052" o:title=""/>
          </v:shape>
          <o:OLEObject Type="Embed" ProgID="Equation.DSMT4" ShapeID="_x0000_i3123" DrawAspect="Content" ObjectID="_1686631219" r:id="rId1053"/>
        </w:object>
      </w:r>
      <w:r w:rsidRPr="004D6831">
        <w:rPr>
          <w:rFonts w:ascii="Chu Van An" w:hAnsi="Chu Van An" w:cs="Chu Van An"/>
          <w:sz w:val="24"/>
          <w:szCs w:val="24"/>
        </w:rPr>
        <w:t>vectơ thỏa mãn.</w:t>
      </w:r>
    </w:p>
    <w:p w14:paraId="09C1F1A1" w14:textId="77777777" w:rsidR="00DE4CA1" w:rsidRPr="004D6831" w:rsidRDefault="00DE4CA1" w:rsidP="00DE4CA1">
      <w:pPr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color w:val="000000"/>
          <w:sz w:val="24"/>
          <w:szCs w:val="24"/>
        </w:rPr>
        <w:t>Cho tam giá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50088CD6">
          <v:shape id="_x0000_i3124" type="#_x0000_t75" style="width:28.5pt;height:13.5pt" o:ole="">
            <v:imagedata r:id="rId1054" o:title=""/>
          </v:shape>
          <o:OLEObject Type="Embed" ProgID="Equation.DSMT4" ShapeID="_x0000_i3124" DrawAspect="Content" ObjectID="_1686631220" r:id="rId1055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 xml:space="preserve"> Gọi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870" w:dyaOrig="330" w14:anchorId="730FD3A4">
          <v:shape id="_x0000_i3125" type="#_x0000_t75" style="width:43.5pt;height:16.5pt" o:ole="">
            <v:imagedata r:id="rId1056" o:title=""/>
          </v:shape>
          <o:OLEObject Type="Embed" ProgID="Equation.DSMT4" ShapeID="_x0000_i3125" DrawAspect="Content" ObjectID="_1686631221" r:id="rId1057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 xml:space="preserve">lần lượt là trung điểm của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810" w:dyaOrig="330" w14:anchorId="41373BFB">
          <v:shape id="_x0000_i3126" type="#_x0000_t75" style="width:40.5pt;height:16.5pt" o:ole="">
            <v:imagedata r:id="rId1058" o:title=""/>
          </v:shape>
          <o:OLEObject Type="Embed" ProgID="Equation.DSMT4" ShapeID="_x0000_i3126" DrawAspect="Content" ObjectID="_1686631222" r:id="rId1059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>và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70" w14:anchorId="7F04DA55">
          <v:shape id="_x0000_i3127" type="#_x0000_t75" style="width:20.25pt;height:13.5pt" o:ole="">
            <v:imagedata r:id="rId1060" o:title=""/>
          </v:shape>
          <o:OLEObject Type="Embed" ProgID="Equation.DSMT4" ShapeID="_x0000_i3127" DrawAspect="Content" ObjectID="_1686631223" r:id="rId1061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>. Có bao nhiêu véctơ khác véctơ không có điểm đầu và điểm cuối là các điểm trong các điểm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1590" w:dyaOrig="330" w14:anchorId="7838DA06">
          <v:shape id="_x0000_i3128" type="#_x0000_t75" style="width:79.5pt;height:16.5pt" o:ole="">
            <v:imagedata r:id="rId1062" o:title=""/>
          </v:shape>
          <o:OLEObject Type="Embed" ProgID="Equation.DSMT4" ShapeID="_x0000_i3128" DrawAspect="Content" ObjectID="_1686631224" r:id="rId1063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 xml:space="preserve"> bằng véctơ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450" w:dyaOrig="345" w14:anchorId="38110ECB">
          <v:shape id="_x0000_i3129" type="#_x0000_t75" style="width:22.5pt;height:17.25pt" o:ole="">
            <v:imagedata r:id="rId1064" o:title=""/>
          </v:shape>
          <o:OLEObject Type="Embed" ProgID="Equation.DSMT4" ShapeID="_x0000_i3129" DrawAspect="Content" ObjectID="_1686631225" r:id="rId1065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>?</w:t>
      </w:r>
    </w:p>
    <w:p w14:paraId="705F6E00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color w:val="000000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150" w:dyaOrig="270" w14:anchorId="017149E8">
          <v:shape id="_x0000_i3130" type="#_x0000_t75" style="width:7.5pt;height:13.5pt" o:ole="">
            <v:imagedata r:id="rId1066" o:title=""/>
          </v:shape>
          <o:OLEObject Type="Embed" ProgID="Equation.DSMT4" ShapeID="_x0000_i3130" DrawAspect="Content" ObjectID="_1686631226" r:id="rId1067"/>
        </w:object>
      </w:r>
      <w:r w:rsidRPr="004D6831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722CF9AF">
          <v:shape id="_x0000_i3131" type="#_x0000_t75" style="width:9.75pt;height:13.5pt" o:ole="">
            <v:imagedata r:id="rId1068" o:title=""/>
          </v:shape>
          <o:OLEObject Type="Embed" ProgID="Equation.DSMT4" ShapeID="_x0000_i3131" DrawAspect="Content" ObjectID="_1686631227" r:id="rId1069"/>
        </w:object>
      </w:r>
      <w:r w:rsidRPr="004D6831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42739574">
          <v:shape id="_x0000_i3132" type="#_x0000_t75" style="width:9.75pt;height:13.5pt" o:ole="">
            <v:imagedata r:id="rId1070" o:title=""/>
          </v:shape>
          <o:OLEObject Type="Embed" ProgID="Equation.DSMT4" ShapeID="_x0000_i3132" DrawAspect="Content" ObjectID="_1686631228" r:id="rId1071"/>
        </w:object>
      </w:r>
      <w:r w:rsidRPr="004D6831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70" w14:anchorId="6739514A">
          <v:shape id="_x0000_i3133" type="#_x0000_t75" style="width:9pt;height:13.5pt" o:ole="">
            <v:imagedata r:id="rId1072" o:title=""/>
          </v:shape>
          <o:OLEObject Type="Embed" ProgID="Equation.DSMT4" ShapeID="_x0000_i3133" DrawAspect="Content" ObjectID="_1686631229" r:id="rId1073"/>
        </w:object>
      </w:r>
      <w:r w:rsidRPr="004D6831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180BDEE7" w14:textId="77777777" w:rsidR="00DE4CA1" w:rsidRPr="004D6831" w:rsidRDefault="00DE4CA1" w:rsidP="00DE4CA1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eastAsia="Calibri" w:hAnsi="Chu Van An" w:cs="Chu Van An"/>
          <w:b/>
          <w:color w:val="800080"/>
          <w:sz w:val="24"/>
          <w:szCs w:val="24"/>
        </w:rPr>
        <w:t>Lời giải</w:t>
      </w:r>
    </w:p>
    <w:p w14:paraId="1A7302C9" w14:textId="77777777" w:rsidR="00DE4CA1" w:rsidRPr="004D6831" w:rsidRDefault="00DE4CA1" w:rsidP="00DE4CA1">
      <w:pPr>
        <w:spacing w:line="240" w:lineRule="auto"/>
        <w:ind w:left="992"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D6831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C</w:t>
      </w:r>
      <w:r w:rsidRPr="004D6831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họn </w:t>
      </w:r>
      <w:r w:rsidRPr="004D6831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C</w:t>
      </w:r>
    </w:p>
    <w:p w14:paraId="493E9BB5" w14:textId="17B30446" w:rsidR="00DE4CA1" w:rsidRPr="004D6831" w:rsidRDefault="00DE4CA1" w:rsidP="00DE4CA1">
      <w:pPr>
        <w:spacing w:line="240" w:lineRule="auto"/>
        <w:ind w:left="992"/>
        <w:jc w:val="center"/>
        <w:rPr>
          <w:rFonts w:ascii="Chu Van An" w:eastAsia="Calibri" w:hAnsi="Chu Van An" w:cs="Chu Van An"/>
          <w:color w:val="000000"/>
          <w:sz w:val="24"/>
          <w:szCs w:val="24"/>
        </w:rPr>
      </w:pPr>
      <w:r w:rsidRPr="004D6831">
        <w:rPr>
          <w:rFonts w:ascii="Chu Van An" w:hAnsi="Chu Van An" w:cs="Chu Van An"/>
          <w:noProof/>
          <w:sz w:val="24"/>
          <w:szCs w:val="24"/>
          <w:lang w:val="vi-VN" w:eastAsia="vi-VN"/>
        </w:rPr>
        <w:drawing>
          <wp:inline distT="0" distB="0" distL="0" distR="0" wp14:anchorId="1CF06F08" wp14:editId="12F68E05">
            <wp:extent cx="2028825" cy="1123950"/>
            <wp:effectExtent l="0" t="0" r="9525" b="0"/>
            <wp:docPr id="508" name="Picture 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0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E83B8F" w14:textId="77777777" w:rsidR="00DE4CA1" w:rsidRPr="004D6831" w:rsidRDefault="00DE4CA1" w:rsidP="00DE4CA1">
      <w:pPr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eastAsia="Calibri" w:hAnsi="Chu Van An" w:cs="Chu Van An"/>
          <w:color w:val="000000"/>
          <w:sz w:val="24"/>
          <w:szCs w:val="24"/>
        </w:rPr>
        <w:t>Các véctơ khác véctơ không có điểm đầu và điểm cuối là các điểm trong các điểm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1590" w:dyaOrig="330" w14:anchorId="4EE05601">
          <v:shape id="_x0000_i3135" type="#_x0000_t75" style="width:79.5pt;height:16.5pt" o:ole="">
            <v:imagedata r:id="rId1075" o:title=""/>
          </v:shape>
          <o:OLEObject Type="Embed" ProgID="Equation.DSMT4" ShapeID="_x0000_i3135" DrawAspect="Content" ObjectID="_1686631230" r:id="rId1076"/>
        </w:object>
      </w:r>
      <w:r w:rsidRPr="004D6831">
        <w:rPr>
          <w:rFonts w:ascii="Chu Van An" w:eastAsia="Calibri" w:hAnsi="Chu Van An" w:cs="Chu Van An"/>
          <w:color w:val="000000"/>
          <w:sz w:val="24"/>
          <w:szCs w:val="24"/>
        </w:rPr>
        <w:t xml:space="preserve"> bằng véctơ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450" w:dyaOrig="345" w14:anchorId="0F5044E0">
          <v:shape id="_x0000_i3136" type="#_x0000_t75" style="width:22.5pt;height:17.25pt" o:ole="">
            <v:imagedata r:id="rId1077" o:title=""/>
          </v:shape>
          <o:OLEObject Type="Embed" ProgID="Equation.DSMT4" ShapeID="_x0000_i3136" DrawAspect="Content" ObjectID="_1686631231" r:id="rId1078"/>
        </w:object>
      </w:r>
      <w:r w:rsidRPr="004D6831">
        <w:rPr>
          <w:rFonts w:ascii="Chu Van An" w:eastAsia="Calibri" w:hAnsi="Chu Van An" w:cs="Chu Van An"/>
          <w:color w:val="000000"/>
          <w:sz w:val="24"/>
          <w:szCs w:val="24"/>
        </w:rPr>
        <w:t xml:space="preserve"> là: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390" w:dyaOrig="330" w14:anchorId="156EF70E">
          <v:shape id="_x0000_i3137" type="#_x0000_t75" style="width:19.5pt;height:16.5pt" o:ole="">
            <v:imagedata r:id="rId1079" o:title=""/>
          </v:shape>
          <o:OLEObject Type="Embed" ProgID="Equation.DSMT4" ShapeID="_x0000_i3137" DrawAspect="Content" ObjectID="_1686631232" r:id="rId1080"/>
        </w:object>
      </w:r>
      <w:r w:rsidRPr="004D6831">
        <w:rPr>
          <w:rFonts w:ascii="Chu Van An" w:eastAsia="Calibri" w:hAnsi="Chu Van An" w:cs="Chu Van An"/>
          <w:color w:val="000000"/>
          <w:sz w:val="24"/>
          <w:szCs w:val="24"/>
        </w:rPr>
        <w:t xml:space="preserve">và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345" w14:anchorId="5D0897F8">
          <v:shape id="_x0000_i3138" type="#_x0000_t75" style="width:20.25pt;height:17.25pt" o:ole="">
            <v:imagedata r:id="rId1081" o:title=""/>
          </v:shape>
          <o:OLEObject Type="Embed" ProgID="Equation.DSMT4" ShapeID="_x0000_i3138" DrawAspect="Content" ObjectID="_1686631233" r:id="rId1082"/>
        </w:object>
      </w:r>
    </w:p>
    <w:p w14:paraId="45419765" w14:textId="77777777" w:rsidR="00DE4CA1" w:rsidRPr="004D6831" w:rsidRDefault="00DE4CA1" w:rsidP="00DE4CA1">
      <w:pPr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Cho lục giác đều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885" w:dyaOrig="315" w14:anchorId="2DBAF4AA">
          <v:shape id="_x0000_i3139" type="#_x0000_t75" style="width:44.25pt;height:15.75pt" o:ole="">
            <v:imagedata r:id="rId1083" o:title=""/>
          </v:shape>
          <o:OLEObject Type="Embed" ProgID="Equation.DSMT4" ShapeID="_x0000_i3139" DrawAspect="Content" ObjectID="_1686631234" r:id="rId1084"/>
        </w:object>
      </w:r>
      <w:r w:rsidRPr="004D6831">
        <w:rPr>
          <w:rFonts w:ascii="Chu Van An" w:hAnsi="Chu Van An" w:cs="Chu Van An"/>
          <w:sz w:val="24"/>
          <w:szCs w:val="24"/>
        </w:rPr>
        <w:t xml:space="preserve">tâm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7848E2FD">
          <v:shape id="_x0000_i3140" type="#_x0000_t75" style="width:12pt;height:14.25pt" o:ole="">
            <v:imagedata r:id="rId1085" o:title=""/>
          </v:shape>
          <o:OLEObject Type="Embed" ProgID="Equation.DSMT4" ShapeID="_x0000_i3140" DrawAspect="Content" ObjectID="_1686631235" r:id="rId1086"/>
        </w:object>
      </w:r>
      <w:r w:rsidRPr="004D6831">
        <w:rPr>
          <w:rFonts w:ascii="Chu Van An" w:hAnsi="Chu Van An" w:cs="Chu Van An"/>
          <w:sz w:val="24"/>
          <w:szCs w:val="24"/>
        </w:rPr>
        <w:t xml:space="preserve">. Số các vectơ bằng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360" w14:anchorId="1F38FDD2">
          <v:shape id="_x0000_i3141" type="#_x0000_t75" style="width:21pt;height:18pt" o:ole="">
            <v:imagedata r:id="rId1087" o:title=""/>
          </v:shape>
          <o:OLEObject Type="Embed" ProgID="Equation.DSMT4" ShapeID="_x0000_i3141" DrawAspect="Content" ObjectID="_1686631236" r:id="rId1088"/>
        </w:object>
      </w:r>
      <w:r w:rsidRPr="004D6831">
        <w:rPr>
          <w:rFonts w:ascii="Chu Van An" w:hAnsi="Chu Van An" w:cs="Chu Van An"/>
          <w:sz w:val="24"/>
          <w:szCs w:val="24"/>
        </w:rPr>
        <w:t>có điểm đầu và điểm cuối là các đỉnh của lục giác là</w:t>
      </w:r>
    </w:p>
    <w:p w14:paraId="0059CB40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195" w:dyaOrig="255" w14:anchorId="686E2925">
          <v:shape id="_x0000_i3142" type="#_x0000_t75" style="width:9.75pt;height:12.75pt" o:ole="">
            <v:imagedata r:id="rId1089" o:title=""/>
          </v:shape>
          <o:OLEObject Type="Embed" ProgID="Equation.DSMT4" ShapeID="_x0000_i3142" DrawAspect="Content" ObjectID="_1686631237" r:id="rId1090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D6831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80" w:dyaOrig="285" w14:anchorId="652D51B2">
          <v:shape id="_x0000_i3143" type="#_x0000_t75" style="width:9pt;height:14.25pt" o:ole="">
            <v:imagedata r:id="rId1091" o:title=""/>
          </v:shape>
          <o:OLEObject Type="Embed" ProgID="Equation.DSMT4" ShapeID="_x0000_i3143" DrawAspect="Content" ObjectID="_1686631238" r:id="rId1092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D6831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195" w:dyaOrig="255" w14:anchorId="16A41107">
          <v:shape id="_x0000_i3144" type="#_x0000_t75" style="width:9.75pt;height:12.75pt" o:ole="">
            <v:imagedata r:id="rId1093" o:title=""/>
          </v:shape>
          <o:OLEObject Type="Embed" ProgID="Equation.DSMT4" ShapeID="_x0000_i3144" DrawAspect="Content" ObjectID="_1686631239" r:id="rId1094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D6831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210" w:dyaOrig="270" w14:anchorId="2F2DFA95">
          <v:shape id="_x0000_i3145" type="#_x0000_t75" style="width:10.5pt;height:13.5pt" o:ole="">
            <v:imagedata r:id="rId1095" o:title=""/>
          </v:shape>
          <o:OLEObject Type="Embed" ProgID="Equation.DSMT4" ShapeID="_x0000_i3145" DrawAspect="Content" ObjectID="_1686631240" r:id="rId1096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FD6FA4B" w14:textId="77777777" w:rsidR="00DE4CA1" w:rsidRPr="004D6831" w:rsidRDefault="00DE4CA1" w:rsidP="00DE4CA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454CD0E2" w14:textId="77777777" w:rsidR="00DE4CA1" w:rsidRPr="004D6831" w:rsidRDefault="00DE4CA1" w:rsidP="00DE4CA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u w:val="single" w:color="0000FF"/>
        </w:rPr>
        <w:t>C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 w:color="0000FF"/>
        </w:rPr>
        <w:t>A</w:t>
      </w:r>
    </w:p>
    <w:p w14:paraId="2EF65ACE" w14:textId="59458337" w:rsidR="00DE4CA1" w:rsidRPr="004D6831" w:rsidRDefault="00DE4CA1" w:rsidP="00DE4CA1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fr-FR"/>
        </w:rPr>
      </w:pPr>
      <w:r w:rsidRPr="004D6831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11F2F315" wp14:editId="0E6524E8">
            <wp:extent cx="1685925" cy="1543050"/>
            <wp:effectExtent l="0" t="0" r="0" b="0"/>
            <wp:docPr id="507" name="Picture 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0661AF" w14:textId="77777777" w:rsidR="00DE4CA1" w:rsidRPr="004D6831" w:rsidRDefault="00DE4CA1" w:rsidP="00DE4CA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D6831">
        <w:rPr>
          <w:rFonts w:ascii="Chu Van An" w:hAnsi="Chu Van An" w:cs="Chu Van An"/>
          <w:sz w:val="24"/>
          <w:szCs w:val="24"/>
          <w:lang w:val="fr-FR"/>
        </w:rPr>
        <w:t xml:space="preserve">Đó là các vectơ: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720" w:dyaOrig="360" w14:anchorId="30643503">
          <v:shape id="_x0000_i3147" type="#_x0000_t75" style="width:36pt;height:18pt" o:ole="">
            <v:imagedata r:id="rId1098" o:title=""/>
          </v:shape>
          <o:OLEObject Type="Embed" ProgID="Equation.DSMT4" ShapeID="_x0000_i3147" DrawAspect="Content" ObjectID="_1686631241" r:id="rId1099"/>
        </w:object>
      </w:r>
      <w:r w:rsidRPr="004D6831">
        <w:rPr>
          <w:rFonts w:ascii="Chu Van An" w:hAnsi="Chu Van An" w:cs="Chu Van An"/>
          <w:sz w:val="24"/>
          <w:szCs w:val="24"/>
          <w:lang w:val="fr-FR"/>
        </w:rPr>
        <w:t>.</w:t>
      </w:r>
    </w:p>
    <w:p w14:paraId="5BDE500A" w14:textId="77777777" w:rsidR="00DE4CA1" w:rsidRPr="004D6831" w:rsidRDefault="00DE4CA1" w:rsidP="00DE4CA1">
      <w:pPr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Cho hình bình hành tâm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70" w14:anchorId="0F527967">
          <v:shape id="_x0000_i3148" type="#_x0000_t75" style="width:12pt;height:13.5pt" o:ole="">
            <v:imagedata r:id="rId1100" o:title=""/>
          </v:shape>
          <o:OLEObject Type="Embed" ProgID="Equation.DSMT4" ShapeID="_x0000_i3148" DrawAspect="Content" ObjectID="_1686631242" r:id="rId1101"/>
        </w:object>
      </w:r>
      <w:r w:rsidRPr="004D6831">
        <w:rPr>
          <w:rFonts w:ascii="Chu Van An" w:hAnsi="Chu Van An" w:cs="Chu Van An"/>
          <w:sz w:val="24"/>
          <w:szCs w:val="24"/>
        </w:rPr>
        <w:t>. Hãy chọn phát biểu sai</w:t>
      </w:r>
    </w:p>
    <w:p w14:paraId="7AB164D3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960" w:dyaOrig="345" w14:anchorId="6A081891">
          <v:shape id="_x0000_i3149" type="#_x0000_t75" style="width:48pt;height:17.25pt" o:ole="">
            <v:imagedata r:id="rId1102" o:title=""/>
          </v:shape>
          <o:OLEObject Type="Embed" ProgID="Equation.DSMT4" ShapeID="_x0000_i3149" DrawAspect="Content" ObjectID="_1686631243" r:id="rId1103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975" w:dyaOrig="345" w14:anchorId="53A35CB3">
          <v:shape id="_x0000_i3150" type="#_x0000_t75" style="width:48.75pt;height:17.25pt" o:ole="">
            <v:imagedata r:id="rId1104" o:title=""/>
          </v:shape>
          <o:OLEObject Type="Embed" ProgID="Equation.DSMT4" ShapeID="_x0000_i3150" DrawAspect="Content" ObjectID="_1686631244" r:id="rId1105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990" w:dyaOrig="345" w14:anchorId="3D2819B1">
          <v:shape id="_x0000_i3151" type="#_x0000_t75" style="width:49.5pt;height:17.25pt" o:ole="">
            <v:imagedata r:id="rId1106" o:title=""/>
          </v:shape>
          <o:OLEObject Type="Embed" ProgID="Equation.DSMT4" ShapeID="_x0000_i3151" DrawAspect="Content" ObjectID="_1686631245" r:id="rId1107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990" w:dyaOrig="345" w14:anchorId="466E6CE6">
          <v:shape id="_x0000_i3152" type="#_x0000_t75" style="width:49.5pt;height:17.25pt" o:ole="">
            <v:imagedata r:id="rId1108" o:title=""/>
          </v:shape>
          <o:OLEObject Type="Embed" ProgID="Equation.DSMT4" ShapeID="_x0000_i3152" DrawAspect="Content" ObjectID="_1686631246" r:id="rId1109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0275E0A7" w14:textId="77777777" w:rsidR="00DE4CA1" w:rsidRPr="004D6831" w:rsidRDefault="00DE4CA1" w:rsidP="00DE4CA1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sz w:val="24"/>
          <w:szCs w:val="24"/>
        </w:rPr>
        <w:t>Lời giải</w:t>
      </w:r>
    </w:p>
    <w:p w14:paraId="7F380CA7" w14:textId="77777777" w:rsidR="00DE4CA1" w:rsidRPr="004D6831" w:rsidRDefault="00DE4CA1" w:rsidP="00DE4CA1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4D6831">
        <w:rPr>
          <w:rFonts w:ascii="Chu Van An" w:hAnsi="Chu Van An" w:cs="Chu Van An"/>
          <w:b/>
          <w:sz w:val="24"/>
          <w:szCs w:val="24"/>
        </w:rPr>
        <w:t xml:space="preserve">họn </w:t>
      </w:r>
      <w:r w:rsidRPr="004D6831">
        <w:rPr>
          <w:rFonts w:ascii="Chu Van An" w:hAnsi="Chu Van An" w:cs="Chu Van An"/>
          <w:b/>
          <w:sz w:val="24"/>
          <w:szCs w:val="24"/>
          <w:u w:val="single"/>
        </w:rPr>
        <w:t>A</w:t>
      </w:r>
    </w:p>
    <w:p w14:paraId="244A6665" w14:textId="77B1EB50" w:rsidR="00DE4CA1" w:rsidRPr="004D6831" w:rsidRDefault="00DE4CA1" w:rsidP="00DE4CA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4D683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155485FB" wp14:editId="3601A208">
            <wp:extent cx="2247900" cy="1028700"/>
            <wp:effectExtent l="0" t="0" r="0" b="0"/>
            <wp:docPr id="506" name="Picture 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9"/>
                    <pic:cNvPicPr>
                      <a:picLocks noChangeAspect="1" noChangeArrowheads="1"/>
                    </pic:cNvPicPr>
                  </pic:nvPicPr>
                  <pic:blipFill>
                    <a:blip r:embed="rId1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4707AF" w14:textId="77777777" w:rsidR="00DE4CA1" w:rsidRPr="004D6831" w:rsidRDefault="00DE4CA1" w:rsidP="00DE4CA1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  <w:lang w:val="vi-VN"/>
        </w:rPr>
        <w:t xml:space="preserve">Hình bình hành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66A49A2A">
          <v:shape id="_x0000_i3154" type="#_x0000_t75" style="width:36pt;height:13.5pt" o:ole="">
            <v:imagedata r:id="rId1111" o:title=""/>
          </v:shape>
          <o:OLEObject Type="Embed" ProgID="Equation.DSMT4" ShapeID="_x0000_i3154" DrawAspect="Content" ObjectID="_1686631247" r:id="rId1112"/>
        </w:object>
      </w:r>
      <w:r w:rsidRPr="004D6831">
        <w:rPr>
          <w:rFonts w:ascii="Chu Van An" w:hAnsi="Chu Van An" w:cs="Chu Van An"/>
          <w:sz w:val="24"/>
          <w:szCs w:val="24"/>
          <w:lang w:val="vi-VN"/>
        </w:rPr>
        <w:t xml:space="preserve"> có tâm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70" w14:anchorId="53BB2F00">
          <v:shape id="_x0000_i3155" type="#_x0000_t75" style="width:12pt;height:13.5pt" o:ole="">
            <v:imagedata r:id="rId1113" o:title=""/>
          </v:shape>
          <o:OLEObject Type="Embed" ProgID="Equation.DSMT4" ShapeID="_x0000_i3155" DrawAspect="Content" ObjectID="_1686631248" r:id="rId1114"/>
        </w:object>
      </w:r>
      <w:r w:rsidRPr="004D6831">
        <w:rPr>
          <w:rFonts w:ascii="Chu Van An" w:hAnsi="Chu Van An" w:cs="Chu Van An"/>
          <w:sz w:val="24"/>
          <w:szCs w:val="24"/>
          <w:lang w:val="vi-VN"/>
        </w:rPr>
        <w:t xml:space="preserve"> nên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70" w14:anchorId="4F06E280">
          <v:shape id="_x0000_i3156" type="#_x0000_t75" style="width:12pt;height:13.5pt" o:ole="">
            <v:imagedata r:id="rId1115" o:title=""/>
          </v:shape>
          <o:OLEObject Type="Embed" ProgID="Equation.DSMT4" ShapeID="_x0000_i3156" DrawAspect="Content" ObjectID="_1686631249" r:id="rId1116"/>
        </w:object>
      </w:r>
      <w:r w:rsidRPr="004D6831">
        <w:rPr>
          <w:rFonts w:ascii="Chu Van An" w:hAnsi="Chu Van An" w:cs="Chu Van An"/>
          <w:sz w:val="24"/>
          <w:szCs w:val="24"/>
          <w:lang w:val="vi-VN"/>
        </w:rPr>
        <w:t xml:space="preserve"> là trung điểm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70" w14:anchorId="562C17A0">
          <v:shape id="_x0000_i3157" type="#_x0000_t75" style="width:21pt;height:13.5pt" o:ole="">
            <v:imagedata r:id="rId1117" o:title=""/>
          </v:shape>
          <o:OLEObject Type="Embed" ProgID="Equation.DSMT4" ShapeID="_x0000_i3157" DrawAspect="Content" ObjectID="_1686631250" r:id="rId1118"/>
        </w:object>
      </w:r>
      <w:r w:rsidRPr="004D6831">
        <w:rPr>
          <w:rFonts w:ascii="Chu Van An" w:hAnsi="Chu Van An" w:cs="Chu Van An"/>
          <w:sz w:val="24"/>
          <w:szCs w:val="24"/>
          <w:lang w:val="vi-VN"/>
        </w:rPr>
        <w:t xml:space="preserve">. Suy ra: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095" w:dyaOrig="345" w14:anchorId="749327C5">
          <v:shape id="_x0000_i3158" type="#_x0000_t75" style="width:54.75pt;height:17.25pt" o:ole="">
            <v:imagedata r:id="rId1119" o:title=""/>
          </v:shape>
          <o:OLEObject Type="Embed" ProgID="Equation.DSMT4" ShapeID="_x0000_i3158" DrawAspect="Content" ObjectID="_1686631251" r:id="rId1120"/>
        </w:object>
      </w:r>
      <w:r w:rsidRPr="004D6831">
        <w:rPr>
          <w:rFonts w:ascii="Chu Van An" w:hAnsi="Chu Van An" w:cs="Chu Van An"/>
          <w:sz w:val="24"/>
          <w:szCs w:val="24"/>
          <w:lang w:val="vi-VN"/>
        </w:rPr>
        <w:t>.</w:t>
      </w:r>
    </w:p>
    <w:p w14:paraId="20FE99FF" w14:textId="77777777" w:rsidR="00DE4CA1" w:rsidRPr="004D6831" w:rsidRDefault="00DE4CA1" w:rsidP="00DE4CA1">
      <w:pPr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>Cho hình vuông ABCD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; </w:t>
      </w:r>
      <w:r w:rsidRPr="004D6831">
        <w:rPr>
          <w:rFonts w:ascii="Chu Van An" w:hAnsi="Chu Van An" w:cs="Chu Van An"/>
          <w:sz w:val="24"/>
          <w:szCs w:val="24"/>
        </w:rPr>
        <w:t xml:space="preserve">Khẳng định nào sau đây </w:t>
      </w:r>
      <w:r w:rsidRPr="004D6831">
        <w:rPr>
          <w:rFonts w:ascii="Chu Van An" w:hAnsi="Chu Van An" w:cs="Chu Van An"/>
          <w:b/>
          <w:sz w:val="24"/>
          <w:szCs w:val="24"/>
        </w:rPr>
        <w:t>đúng</w:t>
      </w:r>
      <w:r w:rsidRPr="004D6831">
        <w:rPr>
          <w:rFonts w:ascii="Chu Van An" w:hAnsi="Chu Van An" w:cs="Chu Van An"/>
          <w:sz w:val="24"/>
          <w:szCs w:val="24"/>
        </w:rPr>
        <w:t>?</w:t>
      </w:r>
    </w:p>
    <w:p w14:paraId="626681CF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960" w:dyaOrig="345" w14:anchorId="4C6997D1">
          <v:shape id="_x0000_i3159" type="#_x0000_t75" style="width:48pt;height:17.25pt" o:ole="">
            <v:imagedata r:id="rId1121" o:title=""/>
          </v:shape>
          <o:OLEObject Type="Embed" ProgID="Equation.DSMT4" ShapeID="_x0000_i3159" DrawAspect="Content" ObjectID="_1686631252" r:id="rId1122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eastAsia="Times New Roman" w:hAnsi="Chu Van An" w:cs="Chu Van An"/>
          <w:b/>
          <w:color w:val="0000FF"/>
          <w:position w:val="-18"/>
          <w:sz w:val="24"/>
          <w:szCs w:val="24"/>
        </w:rPr>
        <w:object w:dxaOrig="1125" w:dyaOrig="480" w14:anchorId="09F21275">
          <v:shape id="_x0000_i3160" type="#_x0000_t75" style="width:56.25pt;height:24pt" o:ole="">
            <v:imagedata r:id="rId1123" o:title=""/>
          </v:shape>
          <o:OLEObject Type="Embed" ProgID="Equation.DSMT4" ShapeID="_x0000_i3160" DrawAspect="Content" ObjectID="_1686631253" r:id="rId1124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118EC88E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D6831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975" w:dyaOrig="345" w14:anchorId="26BACAB4">
          <v:shape id="_x0000_i3161" type="#_x0000_t75" style="width:48.75pt;height:17.25pt" o:ole="">
            <v:imagedata r:id="rId1125" o:title=""/>
          </v:shape>
          <o:OLEObject Type="Embed" ProgID="Equation.DSMT4" ShapeID="_x0000_i3161" DrawAspect="Content" ObjectID="_1686631254" r:id="rId1126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D6831">
        <w:rPr>
          <w:rFonts w:ascii="Chu Van An" w:hAnsi="Chu Van An" w:cs="Chu Van An"/>
          <w:color w:val="000000"/>
          <w:sz w:val="24"/>
          <w:szCs w:val="24"/>
        </w:rPr>
        <w:t xml:space="preserve">Hai vectơ </w:t>
      </w:r>
      <w:r w:rsidRPr="004D6831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825" w:dyaOrig="375" w14:anchorId="66FF17B5">
          <v:shape id="_x0000_i3162" type="#_x0000_t75" style="width:41.25pt;height:18.75pt" o:ole="">
            <v:imagedata r:id="rId1127" o:title=""/>
          </v:shape>
          <o:OLEObject Type="Embed" ProgID="Equation.DSMT4" ShapeID="_x0000_i3162" DrawAspect="Content" ObjectID="_1686631255" r:id="rId1128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 xml:space="preserve"> cùng hướng</w: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2DB0A7B5" w14:textId="77777777" w:rsidR="00DE4CA1" w:rsidRPr="004D6831" w:rsidRDefault="00DE4CA1" w:rsidP="00DE4CA1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4D6831">
        <w:rPr>
          <w:rFonts w:ascii="Chu Van An" w:eastAsia="Calibri" w:hAnsi="Chu Van An" w:cs="Chu Van An"/>
          <w:b/>
          <w:sz w:val="24"/>
          <w:szCs w:val="24"/>
        </w:rPr>
        <w:t>Lời giải</w:t>
      </w:r>
    </w:p>
    <w:p w14:paraId="6D1EA677" w14:textId="77777777" w:rsidR="00DE4CA1" w:rsidRPr="004D6831" w:rsidRDefault="00DE4CA1" w:rsidP="00DE4CA1">
      <w:pPr>
        <w:spacing w:line="240" w:lineRule="auto"/>
        <w:ind w:left="992"/>
        <w:rPr>
          <w:rFonts w:ascii="Chu Van An" w:eastAsia="Times New Rom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sz w:val="24"/>
          <w:szCs w:val="24"/>
          <w:u w:val="single"/>
          <w:lang w:val="fr-FR"/>
        </w:rPr>
        <w:t>Chọn B</w:t>
      </w:r>
    </w:p>
    <w:p w14:paraId="4BE509A8" w14:textId="77777777" w:rsidR="00DE4CA1" w:rsidRPr="004D6831" w:rsidRDefault="00DE4CA1" w:rsidP="00DE4CA1">
      <w:pPr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Cho lục giác đều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035" w:dyaOrig="285" w14:anchorId="633D5D0F">
          <v:shape id="_x0000_i3163" type="#_x0000_t75" style="width:51.75pt;height:14.25pt" o:ole="">
            <v:imagedata r:id="rId1129" o:title=""/>
          </v:shape>
          <o:OLEObject Type="Embed" ProgID="Equation.DSMT4" ShapeID="_x0000_i3163" DrawAspect="Content" ObjectID="_1686631256" r:id="rId1130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tâm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4427EE47">
          <v:shape id="_x0000_i3164" type="#_x0000_t75" style="width:12pt;height:14.25pt" o:ole="">
            <v:imagedata r:id="rId1131" o:title=""/>
          </v:shape>
          <o:OLEObject Type="Embed" ProgID="Equation.DSMT4" ShapeID="_x0000_i3164" DrawAspect="Content" ObjectID="_1686631257" r:id="rId1132"/>
        </w:object>
      </w:r>
      <w:r w:rsidRPr="004D6831">
        <w:rPr>
          <w:rFonts w:ascii="Chu Van An" w:hAnsi="Chu Van An" w:cs="Chu Van An"/>
          <w:sz w:val="24"/>
          <w:szCs w:val="24"/>
        </w:rPr>
        <w:t xml:space="preserve">. Số vecto bằng vecto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345" w14:anchorId="4AECEDDD">
          <v:shape id="_x0000_i3165" type="#_x0000_t75" style="width:21pt;height:17.25pt" o:ole="">
            <v:imagedata r:id="rId1133" o:title=""/>
          </v:shape>
          <o:OLEObject Type="Embed" ProgID="Equation.DSMT4" ShapeID="_x0000_i3165" DrawAspect="Content" ObjectID="_1686631258" r:id="rId1134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có điểm đầu và điểm cuối là các đỉnh của lục giác là</w:t>
      </w:r>
    </w:p>
    <w:p w14:paraId="2CB05790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7E6E097A">
          <v:shape id="_x0000_i3166" type="#_x0000_t75" style="width:9.75pt;height:14.25pt" o:ole="">
            <v:imagedata r:id="rId1135" o:title=""/>
          </v:shape>
          <o:OLEObject Type="Embed" ProgID="Equation.DSMT4" ShapeID="_x0000_i3166" DrawAspect="Content" ObjectID="_1686631259" r:id="rId1136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5E6E977D">
          <v:shape id="_x0000_i3167" type="#_x0000_t75" style="width:9pt;height:14.25pt" o:ole="">
            <v:imagedata r:id="rId1137" o:title=""/>
          </v:shape>
          <o:OLEObject Type="Embed" ProgID="Equation.DSMT4" ShapeID="_x0000_i3167" DrawAspect="Content" ObjectID="_1686631260" r:id="rId1138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53B66E26">
          <v:shape id="_x0000_i3168" type="#_x0000_t75" style="width:9.75pt;height:13.5pt" o:ole="">
            <v:imagedata r:id="rId1139" o:title=""/>
          </v:shape>
          <o:OLEObject Type="Embed" ProgID="Equation.DSMT4" ShapeID="_x0000_i3168" DrawAspect="Content" ObjectID="_1686631261" r:id="rId1140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18AC9C8C">
          <v:shape id="_x0000_i3169" type="#_x0000_t75" style="width:9.75pt;height:13.5pt" o:ole="">
            <v:imagedata r:id="rId1141" o:title=""/>
          </v:shape>
          <o:OLEObject Type="Embed" ProgID="Equation.DSMT4" ShapeID="_x0000_i3169" DrawAspect="Content" ObjectID="_1686631262" r:id="rId1142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041BE783" w14:textId="77777777" w:rsidR="00DE4CA1" w:rsidRPr="004D6831" w:rsidRDefault="00DE4CA1" w:rsidP="00DE4CA1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color w:val="0000CC"/>
          <w:sz w:val="24"/>
          <w:szCs w:val="24"/>
        </w:rPr>
      </w:pPr>
      <w:r w:rsidRPr="004D683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D8D48E8" w14:textId="77777777" w:rsidR="00DE4CA1" w:rsidRPr="004D6831" w:rsidRDefault="00DE4CA1" w:rsidP="00DE4CA1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4D6831">
        <w:rPr>
          <w:rFonts w:ascii="Chu Van An" w:eastAsia="Calibri" w:hAnsi="Chu Van An" w:cs="Chu Van An"/>
          <w:b/>
          <w:color w:val="0000CC"/>
          <w:sz w:val="24"/>
          <w:szCs w:val="24"/>
          <w:u w:val="single"/>
        </w:rPr>
        <w:t>C</w:t>
      </w:r>
      <w:r w:rsidRPr="004D6831">
        <w:rPr>
          <w:rFonts w:ascii="Chu Van An" w:eastAsia="Calibri" w:hAnsi="Chu Van An" w:cs="Chu Van An"/>
          <w:b/>
          <w:color w:val="0000CC"/>
          <w:sz w:val="24"/>
          <w:szCs w:val="24"/>
        </w:rPr>
        <w:t xml:space="preserve">họn </w:t>
      </w:r>
      <w:r w:rsidRPr="004D6831">
        <w:rPr>
          <w:rFonts w:ascii="Chu Van An" w:eastAsia="Calibri" w:hAnsi="Chu Van An" w:cs="Chu Van An"/>
          <w:b/>
          <w:color w:val="0000CC"/>
          <w:sz w:val="24"/>
          <w:szCs w:val="24"/>
          <w:u w:val="single"/>
        </w:rPr>
        <w:t>C</w:t>
      </w:r>
    </w:p>
    <w:p w14:paraId="7032CE96" w14:textId="10067048" w:rsidR="00DE4CA1" w:rsidRPr="004D6831" w:rsidRDefault="00DE4CA1" w:rsidP="00DE4CA1">
      <w:pPr>
        <w:spacing w:line="240" w:lineRule="auto"/>
        <w:ind w:left="992"/>
        <w:contextualSpacing/>
        <w:jc w:val="center"/>
        <w:rPr>
          <w:rFonts w:ascii="Chu Van An" w:eastAsia="Times New Rom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noProof/>
          <w:sz w:val="24"/>
          <w:szCs w:val="24"/>
        </w:rPr>
        <w:drawing>
          <wp:inline distT="0" distB="0" distL="0" distR="0" wp14:anchorId="30FE5A30" wp14:editId="21B74CB5">
            <wp:extent cx="1962150" cy="1800225"/>
            <wp:effectExtent l="0" t="0" r="0" b="0"/>
            <wp:docPr id="505" name="Picture 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2C3651" w14:textId="77777777" w:rsidR="00DE4CA1" w:rsidRPr="004D6831" w:rsidRDefault="00DE4CA1" w:rsidP="00DE4CA1">
      <w:pPr>
        <w:spacing w:line="240" w:lineRule="auto"/>
        <w:ind w:left="992"/>
        <w:rPr>
          <w:rFonts w:ascii="Chu Van An" w:hAnsi="Chu Van An" w:cs="Chu Van An"/>
          <w:b/>
          <w:color w:val="0000CC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Các vecto bằng vecto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345" w14:anchorId="28D6A72D">
          <v:shape id="_x0000_i3171" type="#_x0000_t75" style="width:21pt;height:17.25pt" o:ole="">
            <v:imagedata r:id="rId1144" o:title=""/>
          </v:shape>
          <o:OLEObject Type="Embed" ProgID="Equation.DSMT4" ShapeID="_x0000_i3171" DrawAspect="Content" ObjectID="_1686631263" r:id="rId1145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mà điểm đầu, điểm cuối là các đỉnh của lục giác là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825" w:dyaOrig="375" w14:anchorId="4DD8249E">
          <v:shape id="_x0000_i3172" type="#_x0000_t75" style="width:41.25pt;height:18.75pt" o:ole="">
            <v:imagedata r:id="rId1146" o:title=""/>
          </v:shape>
          <o:OLEObject Type="Embed" ProgID="Equation.DSMT4" ShapeID="_x0000_i3172" DrawAspect="Content" ObjectID="_1686631264" r:id="rId1147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032CBBF0" w14:textId="77777777" w:rsidR="00DE4CA1" w:rsidRPr="004D6831" w:rsidRDefault="00DE4CA1" w:rsidP="00DE4CA1">
      <w:pPr>
        <w:pStyle w:val="ListParagraph"/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lastRenderedPageBreak/>
        <w:t xml:space="preserve">Cho hình bình hành </w:t>
      </w:r>
      <w:r w:rsidRPr="004D6831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720" w:dyaOrig="285" w14:anchorId="78018EDF">
          <v:shape id="_x0000_i3173" type="#_x0000_t75" style="width:36pt;height:14.25pt" o:ole="">
            <v:imagedata r:id="rId1148" o:title=""/>
          </v:shape>
          <o:OLEObject Type="Embed" ProgID="Equation.DSMT4" ShapeID="_x0000_i3173" DrawAspect="Content" ObjectID="_1686631265" r:id="rId1149"/>
        </w:object>
      </w:r>
      <w:r w:rsidRPr="004D6831">
        <w:rPr>
          <w:rFonts w:ascii="Chu Van An" w:hAnsi="Chu Van An" w:cs="Chu Van An"/>
          <w:sz w:val="24"/>
          <w:szCs w:val="24"/>
        </w:rPr>
        <w:t xml:space="preserve">. Gọi </w:t>
      </w:r>
      <w:r w:rsidRPr="004D6831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240" w:dyaOrig="285" w14:anchorId="6ED2FA2B">
          <v:shape id="_x0000_i3174" type="#_x0000_t75" style="width:12pt;height:14.25pt" o:ole="">
            <v:imagedata r:id="rId1150" o:title=""/>
          </v:shape>
          <o:OLEObject Type="Embed" ProgID="Equation.DSMT4" ShapeID="_x0000_i3174" DrawAspect="Content" ObjectID="_1686631266" r:id="rId1151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là giao điểm của </w:t>
      </w:r>
      <w:r w:rsidRPr="004D6831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420" w:dyaOrig="285" w14:anchorId="2ED438E3">
          <v:shape id="_x0000_i3175" type="#_x0000_t75" style="width:21pt;height:14.25pt" o:ole="">
            <v:imagedata r:id="rId1152" o:title=""/>
          </v:shape>
          <o:OLEObject Type="Embed" ProgID="Equation.DSMT4" ShapeID="_x0000_i3175" DrawAspect="Content" ObjectID="_1686631267" r:id="rId1153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và </w:t>
      </w:r>
      <w:r w:rsidRPr="004D6831">
        <w:rPr>
          <w:rFonts w:ascii="Chu Van An" w:eastAsia="Arial" w:hAnsi="Chu Van An" w:cs="Chu Van An"/>
          <w:position w:val="-4"/>
          <w:sz w:val="24"/>
          <w:szCs w:val="24"/>
          <w:lang w:val="vi-VN"/>
        </w:rPr>
        <w:object w:dxaOrig="405" w:dyaOrig="255" w14:anchorId="1E971A48">
          <v:shape id="_x0000_i3176" type="#_x0000_t75" style="width:20.25pt;height:12.75pt" o:ole="">
            <v:imagedata r:id="rId1154" o:title=""/>
          </v:shape>
          <o:OLEObject Type="Embed" ProgID="Equation.DSMT4" ShapeID="_x0000_i3176" DrawAspect="Content" ObjectID="_1686631268" r:id="rId1155"/>
        </w:object>
      </w:r>
      <w:r w:rsidRPr="004D6831">
        <w:rPr>
          <w:rFonts w:ascii="Chu Van An" w:hAnsi="Chu Van An" w:cs="Chu Van An"/>
          <w:sz w:val="24"/>
          <w:szCs w:val="24"/>
        </w:rPr>
        <w:t>. Hãy chọn khẳng định đúng.</w:t>
      </w:r>
    </w:p>
    <w:p w14:paraId="663298FD" w14:textId="77777777" w:rsidR="00DE4CA1" w:rsidRPr="004D6831" w:rsidRDefault="00DE4CA1" w:rsidP="00DE4CA1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eastAsia="Arial" w:hAnsi="Chu Van An" w:cs="Chu Van An"/>
          <w:position w:val="-4"/>
          <w:sz w:val="24"/>
          <w:szCs w:val="24"/>
          <w:lang w:val="vi-VN"/>
        </w:rPr>
        <w:object w:dxaOrig="975" w:dyaOrig="315" w14:anchorId="25D81061">
          <v:shape id="_x0000_i3177" type="#_x0000_t75" style="width:48.75pt;height:15.75pt" o:ole="">
            <v:imagedata r:id="rId1156" o:title=""/>
          </v:shape>
          <o:OLEObject Type="Embed" ProgID="Equation.DSMT4" ShapeID="_x0000_i3177" DrawAspect="Content" ObjectID="_1686631269" r:id="rId1157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4D6831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975" w:dyaOrig="330" w14:anchorId="6CF91301">
          <v:shape id="_x0000_i3178" type="#_x0000_t75" style="width:48.75pt;height:16.5pt" o:ole="">
            <v:imagedata r:id="rId1158" o:title=""/>
          </v:shape>
          <o:OLEObject Type="Embed" ProgID="Equation.DSMT4" ShapeID="_x0000_i3178" DrawAspect="Content" ObjectID="_1686631270" r:id="rId1159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990" w:dyaOrig="330" w14:anchorId="2A5B0F4A">
          <v:shape id="_x0000_i3179" type="#_x0000_t75" style="width:49.5pt;height:16.5pt" o:ole="">
            <v:imagedata r:id="rId1160" o:title=""/>
          </v:shape>
          <o:OLEObject Type="Embed" ProgID="Equation.DSMT4" ShapeID="_x0000_i3179" DrawAspect="Content" ObjectID="_1686631271" r:id="rId1161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4D6831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990" w:dyaOrig="330" w14:anchorId="02666287">
          <v:shape id="_x0000_i3180" type="#_x0000_t75" style="width:49.5pt;height:16.5pt" o:ole="">
            <v:imagedata r:id="rId1162" o:title=""/>
          </v:shape>
          <o:OLEObject Type="Embed" ProgID="Equation.DSMT4" ShapeID="_x0000_i3180" DrawAspect="Content" ObjectID="_1686631272" r:id="rId1163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3E240199" w14:textId="77777777" w:rsidR="00DE4CA1" w:rsidRPr="004D6831" w:rsidRDefault="00DE4CA1" w:rsidP="00DE4CA1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065E1357" w14:textId="77777777" w:rsidR="00DE4CA1" w:rsidRPr="004D6831" w:rsidRDefault="00DE4CA1" w:rsidP="00DE4CA1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D6831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4D6831">
        <w:rPr>
          <w:rFonts w:ascii="Chu Van An" w:eastAsia="Calibri" w:hAnsi="Chu Van An" w:cs="Chu Van An"/>
          <w:b/>
          <w:sz w:val="24"/>
          <w:szCs w:val="24"/>
        </w:rPr>
        <w:t xml:space="preserve">họn </w:t>
      </w:r>
      <w:r w:rsidRPr="004D6831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</w:p>
    <w:p w14:paraId="6218B264" w14:textId="77777777" w:rsidR="00DE4CA1" w:rsidRPr="004D6831" w:rsidRDefault="00DE4CA1" w:rsidP="00DE4CA1">
      <w:pPr>
        <w:pStyle w:val="ListParagraph"/>
        <w:spacing w:line="240" w:lineRule="auto"/>
        <w:ind w:left="992"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Ta có: </w:t>
      </w:r>
      <w:r w:rsidRPr="004D6831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240" w:dyaOrig="285" w14:anchorId="2CDE83F3">
          <v:shape id="_x0000_i3181" type="#_x0000_t75" style="width:12pt;height:14.25pt" o:ole="">
            <v:imagedata r:id="rId1164" o:title=""/>
          </v:shape>
          <o:OLEObject Type="Embed" ProgID="Equation.DSMT4" ShapeID="_x0000_i3181" DrawAspect="Content" ObjectID="_1686631273" r:id="rId1165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4D6831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420" w:dyaOrig="285" w14:anchorId="6F78CFE0">
          <v:shape id="_x0000_i3182" type="#_x0000_t75" style="width:21pt;height:14.25pt" o:ole="">
            <v:imagedata r:id="rId1166" o:title=""/>
          </v:shape>
          <o:OLEObject Type="Embed" ProgID="Equation.DSMT4" ShapeID="_x0000_i3182" DrawAspect="Content" ObjectID="_1686631274" r:id="rId1167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</w:t>
      </w:r>
      <w:r w:rsidRPr="004D6831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1260" w:dyaOrig="330" w14:anchorId="08CBC9FA">
          <v:shape id="_x0000_i3183" type="#_x0000_t75" style="width:63pt;height:16.5pt" o:ole="">
            <v:imagedata r:id="rId1168" o:title=""/>
          </v:shape>
          <o:OLEObject Type="Embed" ProgID="Equation.DSMT4" ShapeID="_x0000_i3183" DrawAspect="Content" ObjectID="_1686631275" r:id="rId1169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68809299" w14:textId="77777777" w:rsidR="00DE4CA1" w:rsidRPr="004D6831" w:rsidRDefault="00DE4CA1" w:rsidP="00DE4CA1">
      <w:pPr>
        <w:pStyle w:val="ListParagraph"/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  <w:lang w:val="nl-NL"/>
        </w:rPr>
      </w:pPr>
      <w:r w:rsidRPr="004D6831">
        <w:rPr>
          <w:rFonts w:ascii="Chu Van An" w:hAnsi="Chu Van An" w:cs="Chu Van An"/>
          <w:sz w:val="24"/>
          <w:szCs w:val="24"/>
        </w:rPr>
        <w:t xml:space="preserve">Cho lục giác đều </w:t>
      </w:r>
      <w:r w:rsidRPr="004D6831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1035" w:dyaOrig="285" w14:anchorId="0D102A34">
          <v:shape id="_x0000_i3184" type="#_x0000_t75" style="width:51.75pt;height:14.25pt" o:ole="">
            <v:imagedata r:id="rId1170" o:title=""/>
          </v:shape>
          <o:OLEObject Type="Embed" ProgID="Equation.DSMT4" ShapeID="_x0000_i3184" DrawAspect="Content" ObjectID="_1686631276" r:id="rId1171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tâm </w:t>
      </w:r>
      <w:r w:rsidRPr="004D6831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240" w:dyaOrig="285" w14:anchorId="402FD113">
          <v:shape id="_x0000_i3185" type="#_x0000_t75" style="width:12pt;height:14.25pt" o:ole="">
            <v:imagedata r:id="rId1172" o:title=""/>
          </v:shape>
          <o:OLEObject Type="Embed" ProgID="Equation.DSMT4" ShapeID="_x0000_i3185" DrawAspect="Content" ObjectID="_1686631277" r:id="rId1173"/>
        </w:object>
      </w:r>
      <w:r w:rsidRPr="004D6831">
        <w:rPr>
          <w:rFonts w:ascii="Chu Van An" w:hAnsi="Chu Van An" w:cs="Chu Van An"/>
          <w:sz w:val="24"/>
          <w:szCs w:val="24"/>
        </w:rPr>
        <w:t xml:space="preserve">. Ba vectơ bằng vectơ </w:t>
      </w:r>
      <w:r w:rsidRPr="004D6831">
        <w:rPr>
          <w:rFonts w:ascii="Chu Van An" w:eastAsia="Arial" w:hAnsi="Chu Van An" w:cs="Chu Van An"/>
          <w:position w:val="-4"/>
          <w:sz w:val="24"/>
          <w:szCs w:val="24"/>
          <w:lang w:val="vi-VN"/>
        </w:rPr>
        <w:object w:dxaOrig="375" w:dyaOrig="315" w14:anchorId="0574AAFC">
          <v:shape id="_x0000_i3186" type="#_x0000_t75" style="width:18.75pt;height:15.75pt" o:ole="">
            <v:imagedata r:id="rId1174" o:title=""/>
          </v:shape>
          <o:OLEObject Type="Embed" ProgID="Equation.DSMT4" ShapeID="_x0000_i3186" DrawAspect="Content" ObjectID="_1686631278" r:id="rId1175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là</w:t>
      </w:r>
    </w:p>
    <w:p w14:paraId="2784E37B" w14:textId="77777777" w:rsidR="00DE4CA1" w:rsidRPr="004D6831" w:rsidRDefault="00DE4CA1" w:rsidP="00DE4CA1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  <w:lang w:val="nl-NL"/>
        </w:rPr>
      </w:pP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A</w:t>
      </w: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eastAsia="Arial" w:hAnsi="Chu Van An" w:cs="Chu Van An"/>
          <w:position w:val="-10"/>
          <w:sz w:val="24"/>
          <w:szCs w:val="24"/>
          <w:lang w:val="vi-VN"/>
        </w:rPr>
        <w:object w:dxaOrig="1335" w:dyaOrig="375" w14:anchorId="67D03A4B">
          <v:shape id="_x0000_i3187" type="#_x0000_t75" style="width:66.75pt;height:18.75pt" o:ole="">
            <v:imagedata r:id="rId1176" o:title=""/>
          </v:shape>
          <o:OLEObject Type="Embed" ProgID="Equation.DSMT4" ShapeID="_x0000_i3187" DrawAspect="Content" ObjectID="_1686631279" r:id="rId1177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4D6831">
        <w:rPr>
          <w:rFonts w:ascii="Chu Van An" w:eastAsia="Arial" w:hAnsi="Chu Van An" w:cs="Chu Van An"/>
          <w:position w:val="-10"/>
          <w:sz w:val="24"/>
          <w:szCs w:val="24"/>
          <w:lang w:val="vi-VN"/>
        </w:rPr>
        <w:object w:dxaOrig="1380" w:dyaOrig="390" w14:anchorId="3A594AA7">
          <v:shape id="_x0000_i3188" type="#_x0000_t75" style="width:69pt;height:19.5pt" o:ole="">
            <v:imagedata r:id="rId1178" o:title=""/>
          </v:shape>
          <o:OLEObject Type="Embed" ProgID="Equation.DSMT4" ShapeID="_x0000_i3188" DrawAspect="Content" ObjectID="_1686631280" r:id="rId1179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4D6831">
        <w:rPr>
          <w:rFonts w:ascii="Chu Van An" w:eastAsia="Arial" w:hAnsi="Chu Van An" w:cs="Chu Van An"/>
          <w:position w:val="-10"/>
          <w:sz w:val="24"/>
          <w:szCs w:val="24"/>
          <w:lang w:val="vi-VN"/>
        </w:rPr>
        <w:object w:dxaOrig="1320" w:dyaOrig="375" w14:anchorId="0E91C8BB">
          <v:shape id="_x0000_i3189" type="#_x0000_t75" style="width:66pt;height:18.75pt" o:ole="">
            <v:imagedata r:id="rId1180" o:title=""/>
          </v:shape>
          <o:OLEObject Type="Embed" ProgID="Equation.DSMT4" ShapeID="_x0000_i3189" DrawAspect="Content" ObjectID="_1686631281" r:id="rId1181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4D6831">
        <w:rPr>
          <w:rFonts w:ascii="Chu Van An" w:eastAsia="Arial" w:hAnsi="Chu Van An" w:cs="Chu Van An"/>
          <w:position w:val="-10"/>
          <w:sz w:val="24"/>
          <w:szCs w:val="24"/>
          <w:lang w:val="vi-VN"/>
        </w:rPr>
        <w:object w:dxaOrig="1335" w:dyaOrig="375" w14:anchorId="09CE5C2B">
          <v:shape id="_x0000_i3190" type="#_x0000_t75" style="width:66.75pt;height:18.75pt" o:ole="">
            <v:imagedata r:id="rId1182" o:title=""/>
          </v:shape>
          <o:OLEObject Type="Embed" ProgID="Equation.DSMT4" ShapeID="_x0000_i3190" DrawAspect="Content" ObjectID="_1686631282" r:id="rId1183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3017AEBD" w14:textId="77777777" w:rsidR="00DE4CA1" w:rsidRPr="004D6831" w:rsidRDefault="00DE4CA1" w:rsidP="00DE4CA1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17976653" w14:textId="77777777" w:rsidR="00DE4CA1" w:rsidRPr="004D6831" w:rsidRDefault="00DE4CA1" w:rsidP="00DE4CA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4D6831">
        <w:rPr>
          <w:rFonts w:ascii="Chu Van An" w:hAnsi="Chu Van An" w:cs="Chu Van An"/>
          <w:b/>
          <w:sz w:val="24"/>
          <w:szCs w:val="24"/>
        </w:rPr>
        <w:t xml:space="preserve">họn </w:t>
      </w:r>
      <w:r w:rsidRPr="004D6831">
        <w:rPr>
          <w:rFonts w:ascii="Chu Van An" w:hAnsi="Chu Van An" w:cs="Chu Van An"/>
          <w:b/>
          <w:sz w:val="24"/>
          <w:szCs w:val="24"/>
          <w:u w:val="single"/>
        </w:rPr>
        <w:t>A</w:t>
      </w:r>
    </w:p>
    <w:p w14:paraId="263D3394" w14:textId="6938B93F" w:rsidR="00DE4CA1" w:rsidRPr="004D6831" w:rsidRDefault="00DE4CA1" w:rsidP="00DE4CA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4CB293DE" wp14:editId="2383F595">
            <wp:extent cx="1847850" cy="1722011"/>
            <wp:effectExtent l="0" t="0" r="0" b="0"/>
            <wp:docPr id="504" name="Picture 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668" cy="1723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F07BCD" w14:textId="77777777" w:rsidR="00DE4CA1" w:rsidRPr="004D6831" w:rsidRDefault="00DE4CA1" w:rsidP="00DE4CA1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  <w:lang w:val="nl-NL"/>
        </w:rPr>
      </w:pPr>
      <w:r w:rsidRPr="004D6831">
        <w:rPr>
          <w:rFonts w:ascii="Chu Van An" w:hAnsi="Chu Van An" w:cs="Chu Van An"/>
          <w:sz w:val="24"/>
          <w:szCs w:val="24"/>
        </w:rPr>
        <w:t xml:space="preserve">Ba vectơ bằng vectơ </w:t>
      </w:r>
      <w:r w:rsidRPr="004D6831">
        <w:rPr>
          <w:rFonts w:ascii="Chu Van An" w:eastAsia="Arial" w:hAnsi="Chu Van An" w:cs="Chu Van An"/>
          <w:position w:val="-4"/>
          <w:sz w:val="24"/>
          <w:szCs w:val="24"/>
          <w:lang w:val="vi-VN"/>
        </w:rPr>
        <w:object w:dxaOrig="375" w:dyaOrig="315" w14:anchorId="79DF98F7">
          <v:shape id="_x0000_i3192" type="#_x0000_t75" style="width:18.75pt;height:15.75pt" o:ole="">
            <v:imagedata r:id="rId1174" o:title=""/>
          </v:shape>
          <o:OLEObject Type="Embed" ProgID="Equation.DSMT4" ShapeID="_x0000_i3192" DrawAspect="Content" ObjectID="_1686631283" r:id="rId1185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là </w:t>
      </w:r>
      <w:r w:rsidRPr="004D6831">
        <w:rPr>
          <w:rFonts w:ascii="Chu Van An" w:eastAsia="Arial" w:hAnsi="Chu Van An" w:cs="Chu Van An"/>
          <w:position w:val="-10"/>
          <w:sz w:val="24"/>
          <w:szCs w:val="24"/>
          <w:lang w:val="vi-VN"/>
        </w:rPr>
        <w:object w:dxaOrig="1335" w:dyaOrig="375" w14:anchorId="11FC3C76">
          <v:shape id="_x0000_i3193" type="#_x0000_t75" style="width:66.75pt;height:18.75pt" o:ole="">
            <v:imagedata r:id="rId1186" o:title=""/>
          </v:shape>
          <o:OLEObject Type="Embed" ProgID="Equation.DSMT4" ShapeID="_x0000_i3193" DrawAspect="Content" ObjectID="_1686631284" r:id="rId1187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68CA2270" w14:textId="77777777" w:rsidR="00DE4CA1" w:rsidRPr="004D6831" w:rsidRDefault="00DE4CA1" w:rsidP="00DE4CA1">
      <w:pPr>
        <w:numPr>
          <w:ilvl w:val="0"/>
          <w:numId w:val="37"/>
        </w:numPr>
        <w:tabs>
          <w:tab w:val="left" w:pos="992"/>
        </w:tabs>
        <w:spacing w:after="0" w:line="240" w:lineRule="auto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4D6831">
        <w:rPr>
          <w:rFonts w:ascii="Chu Van An" w:hAnsi="Chu Van An" w:cs="Chu Van An"/>
          <w:sz w:val="24"/>
          <w:szCs w:val="24"/>
          <w:lang w:val="fr-FR"/>
        </w:rPr>
        <w:t xml:space="preserve">Cho lục giác đều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035" w:dyaOrig="285" w14:anchorId="14A830BE">
          <v:shape id="_x0000_i3194" type="#_x0000_t75" style="width:51.75pt;height:14.25pt" o:ole="">
            <v:imagedata r:id="rId1188" o:title=""/>
          </v:shape>
          <o:OLEObject Type="Embed" ProgID="Equation.DSMT4" ShapeID="_x0000_i3194" DrawAspect="Content" ObjectID="_1686631285" r:id="rId1189"/>
        </w:object>
      </w:r>
      <w:r w:rsidRPr="004D6831">
        <w:rPr>
          <w:rFonts w:ascii="Chu Van An" w:hAnsi="Chu Van An" w:cs="Chu Van An"/>
          <w:sz w:val="24"/>
          <w:szCs w:val="24"/>
          <w:lang w:val="fr-FR"/>
        </w:rPr>
        <w:t xml:space="preserve"> tâm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1362B381">
          <v:shape id="_x0000_i3195" type="#_x0000_t75" style="width:12pt;height:14.25pt" o:ole="">
            <v:imagedata r:id="rId1190" o:title=""/>
          </v:shape>
          <o:OLEObject Type="Embed" ProgID="Equation.DSMT4" ShapeID="_x0000_i3195" DrawAspect="Content" ObjectID="_1686631286" r:id="rId1191"/>
        </w:object>
      </w:r>
      <w:r w:rsidRPr="004D6831">
        <w:rPr>
          <w:rFonts w:ascii="Chu Van An" w:hAnsi="Chu Van An" w:cs="Chu Van An"/>
          <w:sz w:val="24"/>
          <w:szCs w:val="24"/>
          <w:lang w:val="fr-FR"/>
        </w:rPr>
        <w:t xml:space="preserve">. Ba vectơ bằng vectơ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375" w:dyaOrig="315" w14:anchorId="4C8D2478">
          <v:shape id="_x0000_i3196" type="#_x0000_t75" style="width:18.75pt;height:15.75pt" o:ole="">
            <v:imagedata r:id="rId1192" o:title=""/>
          </v:shape>
          <o:OLEObject Type="Embed" ProgID="Equation.DSMT4" ShapeID="_x0000_i3196" DrawAspect="Content" ObjectID="_1686631287" r:id="rId1193"/>
        </w:object>
      </w:r>
      <w:r w:rsidRPr="004D6831">
        <w:rPr>
          <w:rFonts w:ascii="Chu Van An" w:hAnsi="Chu Van An" w:cs="Chu Van An"/>
          <w:sz w:val="24"/>
          <w:szCs w:val="24"/>
          <w:lang w:val="fr-FR"/>
        </w:rPr>
        <w:t xml:space="preserve"> là</w:t>
      </w:r>
    </w:p>
    <w:p w14:paraId="2D982105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1245" w:dyaOrig="375" w14:anchorId="5DBCE9CE">
          <v:shape id="_x0000_i3197" type="#_x0000_t75" style="width:62.25pt;height:18.75pt" o:ole="">
            <v:imagedata r:id="rId1194" o:title=""/>
          </v:shape>
          <o:OLEObject Type="Embed" ProgID="Equation.DSMT4" ShapeID="_x0000_i3197" DrawAspect="Content" ObjectID="_1686631288" r:id="rId1195"/>
        </w:object>
      </w:r>
      <w:r w:rsidRPr="004D6831">
        <w:rPr>
          <w:rFonts w:ascii="Chu Van An" w:hAnsi="Chu Van An" w:cs="Chu Van An"/>
          <w:sz w:val="24"/>
          <w:szCs w:val="24"/>
          <w:lang w:val="fr-FR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1215" w:dyaOrig="390" w14:anchorId="3362785A">
          <v:shape id="_x0000_i3198" type="#_x0000_t75" style="width:60.75pt;height:19.5pt" o:ole="">
            <v:imagedata r:id="rId1196" o:title=""/>
          </v:shape>
          <o:OLEObject Type="Embed" ProgID="Equation.DSMT4" ShapeID="_x0000_i3198" DrawAspect="Content" ObjectID="_1686631289" r:id="rId1197"/>
        </w:object>
      </w:r>
      <w:r w:rsidRPr="004D6831">
        <w:rPr>
          <w:rFonts w:ascii="Chu Van An" w:hAnsi="Chu Van An" w:cs="Chu Van An"/>
          <w:sz w:val="24"/>
          <w:szCs w:val="24"/>
          <w:lang w:val="fr-FR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C</w: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1260" w:dyaOrig="390" w14:anchorId="63AFD97A">
          <v:shape id="_x0000_i3199" type="#_x0000_t75" style="width:63pt;height:19.5pt" o:ole="">
            <v:imagedata r:id="rId1198" o:title=""/>
          </v:shape>
          <o:OLEObject Type="Embed" ProgID="Equation.DSMT4" ShapeID="_x0000_i3199" DrawAspect="Content" ObjectID="_1686631290" r:id="rId1199"/>
        </w:object>
      </w:r>
      <w:r w:rsidRPr="004D6831">
        <w:rPr>
          <w:rFonts w:ascii="Chu Van An" w:hAnsi="Chu Van An" w:cs="Chu Van An"/>
          <w:sz w:val="24"/>
          <w:szCs w:val="24"/>
          <w:lang w:val="fr-FR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1275" w:dyaOrig="390" w14:anchorId="6C3713C8">
          <v:shape id="_x0000_i3200" type="#_x0000_t75" style="width:63.75pt;height:19.5pt" o:ole="">
            <v:imagedata r:id="rId1200" o:title=""/>
          </v:shape>
          <o:OLEObject Type="Embed" ProgID="Equation.DSMT4" ShapeID="_x0000_i3200" DrawAspect="Content" ObjectID="_1686631291" r:id="rId1201"/>
        </w:object>
      </w:r>
      <w:r w:rsidRPr="004D6831">
        <w:rPr>
          <w:rFonts w:ascii="Chu Van An" w:hAnsi="Chu Van An" w:cs="Chu Van An"/>
          <w:sz w:val="24"/>
          <w:szCs w:val="24"/>
          <w:lang w:val="fr-FR"/>
        </w:rPr>
        <w:t>.</w:t>
      </w:r>
    </w:p>
    <w:p w14:paraId="403779BC" w14:textId="77777777" w:rsidR="00DE4CA1" w:rsidRPr="004D6831" w:rsidRDefault="00DE4CA1" w:rsidP="00DE4CA1">
      <w:pPr>
        <w:pStyle w:val="ListParagraph"/>
        <w:spacing w:line="240" w:lineRule="auto"/>
        <w:ind w:left="992"/>
        <w:jc w:val="center"/>
        <w:rPr>
          <w:rFonts w:ascii="Chu Van An" w:eastAsia="Arial" w:hAnsi="Chu Van An" w:cs="Chu Van An"/>
          <w:sz w:val="24"/>
          <w:szCs w:val="24"/>
          <w:lang w:val="fr-FR"/>
        </w:rPr>
      </w:pPr>
      <w:r w:rsidRPr="004D6831">
        <w:rPr>
          <w:rFonts w:ascii="Chu Van An" w:hAnsi="Chu Van An" w:cs="Chu Van An"/>
          <w:b/>
          <w:sz w:val="24"/>
          <w:szCs w:val="24"/>
          <w:lang w:val="fr-FR"/>
        </w:rPr>
        <w:t>Lời giải</w:t>
      </w:r>
    </w:p>
    <w:p w14:paraId="2B45EEA0" w14:textId="77777777" w:rsidR="00DE4CA1" w:rsidRPr="004D6831" w:rsidRDefault="00DE4CA1" w:rsidP="00DE4CA1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4D6831">
        <w:rPr>
          <w:rFonts w:ascii="Chu Van An" w:eastAsia="Calibri" w:hAnsi="Chu Van An" w:cs="Chu Van An"/>
          <w:b/>
          <w:sz w:val="24"/>
          <w:szCs w:val="24"/>
          <w:u w:val="single"/>
          <w:lang w:val="fr-FR"/>
        </w:rPr>
        <w:t>C</w:t>
      </w:r>
      <w:r w:rsidRPr="004D6831">
        <w:rPr>
          <w:rFonts w:ascii="Chu Van An" w:eastAsia="Calibri" w:hAnsi="Chu Van An" w:cs="Chu Van An"/>
          <w:b/>
          <w:sz w:val="24"/>
          <w:szCs w:val="24"/>
          <w:lang w:val="fr-FR"/>
        </w:rPr>
        <w:t xml:space="preserve">họn </w:t>
      </w:r>
      <w:r w:rsidRPr="004D6831">
        <w:rPr>
          <w:rFonts w:ascii="Chu Van An" w:eastAsia="Calibri" w:hAnsi="Chu Van An" w:cs="Chu Van An"/>
          <w:b/>
          <w:sz w:val="24"/>
          <w:szCs w:val="24"/>
          <w:u w:val="single"/>
          <w:lang w:val="fr-FR"/>
        </w:rPr>
        <w:t>C</w:t>
      </w:r>
    </w:p>
    <w:p w14:paraId="34E034FC" w14:textId="77777777" w:rsidR="00DE4CA1" w:rsidRPr="004D6831" w:rsidRDefault="00DE4CA1" w:rsidP="00DE4CA1">
      <w:pPr>
        <w:spacing w:line="240" w:lineRule="auto"/>
        <w:ind w:left="992"/>
        <w:contextualSpacing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4D6831">
        <w:rPr>
          <w:rFonts w:ascii="Chu Van An" w:hAnsi="Chu Van An" w:cs="Chu Van An"/>
          <w:sz w:val="24"/>
          <w:szCs w:val="24"/>
          <w:lang w:val="fr-FR"/>
        </w:rPr>
        <w:t xml:space="preserve">Giả sử lục giác đều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035" w:dyaOrig="285" w14:anchorId="17FEC02B">
          <v:shape id="_x0000_i3201" type="#_x0000_t75" style="width:51.75pt;height:14.25pt" o:ole="">
            <v:imagedata r:id="rId1188" o:title=""/>
          </v:shape>
          <o:OLEObject Type="Embed" ProgID="Equation.DSMT4" ShapeID="_x0000_i3201" DrawAspect="Content" ObjectID="_1686631292" r:id="rId1202"/>
        </w:object>
      </w:r>
      <w:r w:rsidRPr="004D6831">
        <w:rPr>
          <w:rFonts w:ascii="Chu Van An" w:hAnsi="Chu Van An" w:cs="Chu Van An"/>
          <w:sz w:val="24"/>
          <w:szCs w:val="24"/>
          <w:lang w:val="fr-FR"/>
        </w:rPr>
        <w:t xml:space="preserve"> tâm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231EE34D">
          <v:shape id="_x0000_i3202" type="#_x0000_t75" style="width:12pt;height:14.25pt" o:ole="">
            <v:imagedata r:id="rId1190" o:title=""/>
          </v:shape>
          <o:OLEObject Type="Embed" ProgID="Equation.DSMT4" ShapeID="_x0000_i3202" DrawAspect="Content" ObjectID="_1686631293" r:id="rId1203"/>
        </w:object>
      </w:r>
      <w:r w:rsidRPr="004D6831">
        <w:rPr>
          <w:rFonts w:ascii="Chu Van An" w:hAnsi="Chu Van An" w:cs="Chu Van An"/>
          <w:sz w:val="24"/>
          <w:szCs w:val="24"/>
          <w:lang w:val="fr-FR"/>
        </w:rPr>
        <w:t>có hình vẽ như sau</w:t>
      </w:r>
    </w:p>
    <w:p w14:paraId="185D7E9E" w14:textId="352871A1" w:rsidR="00DE4CA1" w:rsidRPr="004D6831" w:rsidRDefault="00DE4CA1" w:rsidP="00DE4CA1">
      <w:pPr>
        <w:spacing w:line="240" w:lineRule="auto"/>
        <w:ind w:left="992"/>
        <w:contextualSpacing/>
        <w:jc w:val="center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7302C4DB" wp14:editId="68DE59D0">
            <wp:extent cx="2105025" cy="1924050"/>
            <wp:effectExtent l="0" t="0" r="0" b="0"/>
            <wp:docPr id="495" name="Picture 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683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4C46F520" wp14:editId="0C68DF0C">
            <wp:extent cx="2095500" cy="1905000"/>
            <wp:effectExtent l="0" t="0" r="0" b="0"/>
            <wp:docPr id="494" name="Picture 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CF296C" w14:textId="77777777" w:rsidR="00DE4CA1" w:rsidRPr="004D6831" w:rsidRDefault="00DE4CA1" w:rsidP="00DE4CA1">
      <w:pPr>
        <w:spacing w:line="240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4D6831">
        <w:rPr>
          <w:rFonts w:ascii="Chu Van An" w:hAnsi="Chu Van An" w:cs="Chu Van An"/>
          <w:sz w:val="24"/>
          <w:szCs w:val="24"/>
        </w:rPr>
        <w:t xml:space="preserve">Dựa vào hình vẽ và tính chất của lục giác đều ta có các vectơ bằng vectơ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375" w:dyaOrig="315" w14:anchorId="5936B84C">
          <v:shape id="_x0000_i3205" type="#_x0000_t75" style="width:18.75pt;height:15.75pt" o:ole="">
            <v:imagedata r:id="rId1192" o:title=""/>
          </v:shape>
          <o:OLEObject Type="Embed" ProgID="Equation.DSMT4" ShapeID="_x0000_i3205" DrawAspect="Content" ObjectID="_1686631294" r:id="rId1206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là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1260" w:dyaOrig="390" w14:anchorId="23491620">
          <v:shape id="_x0000_i3206" type="#_x0000_t75" style="width:63pt;height:19.5pt" o:ole="">
            <v:imagedata r:id="rId1207" o:title=""/>
          </v:shape>
          <o:OLEObject Type="Embed" ProgID="Equation.DSMT4" ShapeID="_x0000_i3206" DrawAspect="Content" ObjectID="_1686631295" r:id="rId1208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0774ECA7" w14:textId="77777777" w:rsidR="00DE4CA1" w:rsidRPr="004D6831" w:rsidRDefault="00DE4CA1" w:rsidP="00DE4CA1">
      <w:pPr>
        <w:pStyle w:val="ListParagraph"/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eastAsia="Arial" w:hAnsi="Chu Van An" w:cs="Chu Van An"/>
          <w:b/>
          <w:sz w:val="24"/>
          <w:szCs w:val="24"/>
          <w:lang w:val="vi-VN"/>
        </w:rPr>
      </w:pPr>
      <w:r w:rsidRPr="004D6831">
        <w:rPr>
          <w:rFonts w:ascii="Chu Van An" w:hAnsi="Chu Van An" w:cs="Chu Van An"/>
          <w:sz w:val="24"/>
          <w:szCs w:val="24"/>
        </w:rPr>
        <w:t xml:space="preserve">Cho hình thoi </w:t>
      </w:r>
      <w:r w:rsidRPr="004D6831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720" w:dyaOrig="285" w14:anchorId="45E28D49">
          <v:shape id="_x0000_i3207" type="#_x0000_t75" style="width:36pt;height:14.25pt" o:ole="">
            <v:imagedata r:id="rId1209" o:title=""/>
          </v:shape>
          <o:OLEObject Type="Embed" ProgID="Equation.DSMT4" ShapeID="_x0000_i3207" DrawAspect="Content" ObjectID="_1686631296" r:id="rId1210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cạnh </w:t>
      </w:r>
      <w:r w:rsidRPr="004D6831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195" w:dyaOrig="225" w14:anchorId="1F53042F">
          <v:shape id="_x0000_i3208" type="#_x0000_t75" style="width:9.75pt;height:11.25pt" o:ole="">
            <v:imagedata r:id="rId1211" o:title=""/>
          </v:shape>
          <o:OLEObject Type="Embed" ProgID="Equation.DSMT4" ShapeID="_x0000_i3208" DrawAspect="Content" ObjectID="_1686631297" r:id="rId1212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và </w:t>
      </w:r>
      <w:r w:rsidRPr="004D6831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1095" w:dyaOrig="360" w14:anchorId="4ED450AC">
          <v:shape id="_x0000_i3209" type="#_x0000_t75" style="width:54.75pt;height:18pt" o:ole="">
            <v:imagedata r:id="rId1213" o:title=""/>
          </v:shape>
          <o:OLEObject Type="Embed" ProgID="Equation.DSMT4" ShapeID="_x0000_i3209" DrawAspect="Content" ObjectID="_1686631298" r:id="rId1214"/>
        </w:object>
      </w:r>
      <w:r w:rsidRPr="004D6831">
        <w:rPr>
          <w:rFonts w:ascii="Chu Van An" w:hAnsi="Chu Van An" w:cs="Chu Van An"/>
          <w:sz w:val="24"/>
          <w:szCs w:val="24"/>
        </w:rPr>
        <w:t xml:space="preserve">. Đẳng thức nào sau đây </w:t>
      </w:r>
      <w:r w:rsidRPr="004D6831">
        <w:rPr>
          <w:rFonts w:ascii="Chu Van An" w:hAnsi="Chu Van An" w:cs="Chu Van An"/>
          <w:b/>
          <w:sz w:val="24"/>
          <w:szCs w:val="24"/>
        </w:rPr>
        <w:t>đúng</w:t>
      </w:r>
      <w:r w:rsidRPr="004D6831">
        <w:rPr>
          <w:rFonts w:ascii="Chu Van An" w:hAnsi="Chu Van An" w:cs="Chu Van An"/>
          <w:sz w:val="24"/>
          <w:szCs w:val="24"/>
        </w:rPr>
        <w:t>?</w:t>
      </w:r>
    </w:p>
    <w:p w14:paraId="2BA78308" w14:textId="77777777" w:rsidR="00DE4CA1" w:rsidRPr="004D6831" w:rsidRDefault="00DE4CA1" w:rsidP="00DE4CA1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960" w:dyaOrig="345" w14:anchorId="4227A8E8">
          <v:shape id="_x0000_i3210" type="#_x0000_t75" style="width:48pt;height:17.25pt" o:ole="">
            <v:imagedata r:id="rId1215" o:title=""/>
          </v:shape>
          <o:OLEObject Type="Embed" ProgID="Equation.DSMT4" ShapeID="_x0000_i3210" DrawAspect="Content" ObjectID="_1686631299" r:id="rId1216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4D6831">
        <w:rPr>
          <w:rFonts w:ascii="Chu Van An" w:eastAsia="Arial" w:hAnsi="Chu Van An" w:cs="Chu Van An"/>
          <w:position w:val="-4"/>
          <w:sz w:val="24"/>
          <w:szCs w:val="24"/>
          <w:lang w:val="vi-VN"/>
        </w:rPr>
        <w:object w:dxaOrig="975" w:dyaOrig="315" w14:anchorId="06879EA2">
          <v:shape id="_x0000_i3211" type="#_x0000_t75" style="width:48.75pt;height:15.75pt" o:ole="">
            <v:imagedata r:id="rId1217" o:title=""/>
          </v:shape>
          <o:OLEObject Type="Embed" ProgID="Equation.DSMT4" ShapeID="_x0000_i3211" DrawAspect="Content" ObjectID="_1686631300" r:id="rId1218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4D6831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975" w:dyaOrig="345" w14:anchorId="1BDD51DE">
          <v:shape id="_x0000_i3212" type="#_x0000_t75" style="width:48.75pt;height:17.25pt" o:ole="">
            <v:imagedata r:id="rId1219" o:title=""/>
          </v:shape>
          <o:OLEObject Type="Embed" ProgID="Equation.DSMT4" ShapeID="_x0000_i3212" DrawAspect="Content" ObjectID="_1686631301" r:id="rId1220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D</w:t>
      </w:r>
      <w:r w:rsidRPr="004D683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eastAsia="Arial" w:hAnsi="Chu Van An" w:cs="Chu Van An"/>
          <w:position w:val="-18"/>
          <w:sz w:val="24"/>
          <w:szCs w:val="24"/>
          <w:lang w:val="vi-VN"/>
        </w:rPr>
        <w:object w:dxaOrig="870" w:dyaOrig="495" w14:anchorId="149A8126">
          <v:shape id="_x0000_i3213" type="#_x0000_t75" style="width:43.5pt;height:24.75pt" o:ole="">
            <v:imagedata r:id="rId1221" o:title=""/>
          </v:shape>
          <o:OLEObject Type="Embed" ProgID="Equation.DSMT4" ShapeID="_x0000_i3213" DrawAspect="Content" ObjectID="_1686631302" r:id="rId1222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545AA4DE" w14:textId="77777777" w:rsidR="00DE4CA1" w:rsidRPr="004D6831" w:rsidRDefault="00DE4CA1" w:rsidP="00DE4CA1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sz w:val="24"/>
          <w:szCs w:val="24"/>
        </w:rPr>
        <w:t>Lời giải</w:t>
      </w:r>
    </w:p>
    <w:p w14:paraId="3473C61F" w14:textId="77777777" w:rsidR="00DE4CA1" w:rsidRPr="004D6831" w:rsidRDefault="00DE4CA1" w:rsidP="00DE4CA1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D6831">
        <w:rPr>
          <w:rFonts w:ascii="Chu Van An" w:eastAsia="Calibri" w:hAnsi="Chu Van An" w:cs="Chu Van An"/>
          <w:b/>
          <w:sz w:val="24"/>
          <w:szCs w:val="24"/>
          <w:u w:val="single"/>
        </w:rPr>
        <w:t>Chọn D</w:t>
      </w:r>
    </w:p>
    <w:p w14:paraId="58845533" w14:textId="77777777" w:rsidR="00DE4CA1" w:rsidRPr="004D6831" w:rsidRDefault="00DE4CA1" w:rsidP="00DE4CA1">
      <w:pPr>
        <w:spacing w:line="240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Hình thoi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06595DEF">
          <v:shape id="_x0000_i3214" type="#_x0000_t75" style="width:36pt;height:14.25pt" o:ole="">
            <v:imagedata r:id="rId1209" o:title=""/>
          </v:shape>
          <o:OLEObject Type="Embed" ProgID="Equation.DSMT4" ShapeID="_x0000_i3214" DrawAspect="Content" ObjectID="_1686631303" r:id="rId1223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cạnh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2D75461C">
          <v:shape id="_x0000_i3215" type="#_x0000_t75" style="width:9.75pt;height:11.25pt" o:ole="">
            <v:imagedata r:id="rId1211" o:title=""/>
          </v:shape>
          <o:OLEObject Type="Embed" ProgID="Equation.DSMT4" ShapeID="_x0000_i3215" DrawAspect="Content" ObjectID="_1686631304" r:id="rId1224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và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095" w:dyaOrig="360" w14:anchorId="070F6110">
          <v:shape id="_x0000_i3216" type="#_x0000_t75" style="width:54.75pt;height:18pt" o:ole="">
            <v:imagedata r:id="rId1213" o:title=""/>
          </v:shape>
          <o:OLEObject Type="Embed" ProgID="Equation.DSMT4" ShapeID="_x0000_i3216" DrawAspect="Content" ObjectID="_1686631305" r:id="rId1225"/>
        </w:object>
      </w:r>
      <w:r w:rsidRPr="004D6831">
        <w:rPr>
          <w:rFonts w:ascii="Chu Van An" w:hAnsi="Chu Van An" w:cs="Chu Van An"/>
          <w:sz w:val="24"/>
          <w:szCs w:val="24"/>
        </w:rPr>
        <w:t xml:space="preserve">nên tam giác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555" w:dyaOrig="255" w14:anchorId="740B61D3">
          <v:shape id="_x0000_i3217" type="#_x0000_t75" style="width:27.75pt;height:12.75pt" o:ole="">
            <v:imagedata r:id="rId1226" o:title=""/>
          </v:shape>
          <o:OLEObject Type="Embed" ProgID="Equation.DSMT4" ShapeID="_x0000_i3217" DrawAspect="Content" ObjectID="_1686631306" r:id="rId1227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là tam giác đều.</w:t>
      </w:r>
    </w:p>
    <w:p w14:paraId="67C5595F" w14:textId="77777777" w:rsidR="00DE4CA1" w:rsidRPr="004D6831" w:rsidRDefault="00DE4CA1" w:rsidP="00DE4CA1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lastRenderedPageBreak/>
        <w:t>Theo định nghĩa hai vectơ bằng nhau và định nghĩa độ dài của một vectơ, ta chọn đáp án.</w:t>
      </w:r>
    </w:p>
    <w:p w14:paraId="1902752B" w14:textId="77777777" w:rsidR="00DE4CA1" w:rsidRPr="004D6831" w:rsidRDefault="00DE4CA1" w:rsidP="00DE4CA1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>D.</w:t>
      </w:r>
    </w:p>
    <w:p w14:paraId="0E55BC6E" w14:textId="1E74008F" w:rsidR="00DE4CA1" w:rsidRPr="004D6831" w:rsidRDefault="00DE4CA1" w:rsidP="00DE4CA1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73B4D2A3" wp14:editId="6FF17DCC">
            <wp:extent cx="1181100" cy="1819275"/>
            <wp:effectExtent l="0" t="0" r="0" b="0"/>
            <wp:docPr id="493" name="Picture 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0A2A7838" w14:textId="77777777" w:rsidR="00DE4CA1" w:rsidRPr="004D6831" w:rsidRDefault="00DE4CA1" w:rsidP="00DE4CA1">
      <w:pPr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color w:val="000000"/>
          <w:sz w:val="24"/>
          <w:szCs w:val="24"/>
        </w:rPr>
        <w:t>Cho tam giác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7B01A222">
          <v:shape id="_x0000_i3219" type="#_x0000_t75" style="width:28.5pt;height:14.25pt" o:ole="">
            <v:imagedata r:id="rId1229" o:title=""/>
          </v:shape>
          <o:OLEObject Type="Embed" ProgID="Equation.DSMT4" ShapeID="_x0000_i3219" DrawAspect="Content" ObjectID="_1686631307" r:id="rId1230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 xml:space="preserve">. Gọi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870" w:dyaOrig="315" w14:anchorId="08B5FA5A">
          <v:shape id="_x0000_i3220" type="#_x0000_t75" style="width:43.5pt;height:15.75pt" o:ole="">
            <v:imagedata r:id="rId1231" o:title=""/>
          </v:shape>
          <o:OLEObject Type="Embed" ProgID="Equation.DSMT4" ShapeID="_x0000_i3220" DrawAspect="Content" ObjectID="_1686631308" r:id="rId1232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 xml:space="preserve"> lần lượt là trung điểm của 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825" w:dyaOrig="315" w14:anchorId="4851F5E2">
          <v:shape id="_x0000_i3221" type="#_x0000_t75" style="width:41.25pt;height:15.75pt" o:ole="">
            <v:imagedata r:id="rId1233" o:title=""/>
          </v:shape>
          <o:OLEObject Type="Embed" ProgID="Equation.DSMT4" ShapeID="_x0000_i3221" DrawAspect="Content" ObjectID="_1686631309" r:id="rId1234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 xml:space="preserve"> và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0B52B8DF">
          <v:shape id="_x0000_i3222" type="#_x0000_t75" style="width:20.25pt;height:14.25pt" o:ole="">
            <v:imagedata r:id="rId1235" o:title=""/>
          </v:shape>
          <o:OLEObject Type="Embed" ProgID="Equation.DSMT4" ShapeID="_x0000_i3222" DrawAspect="Content" ObjectID="_1686631310" r:id="rId1236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>. Có bao nhiêu véctơ khác véctơ không có điểm đầu và điểm cuối là các điểm trong các điểm</w:t>
      </w:r>
      <w:r w:rsidRPr="004D6831">
        <w:rPr>
          <w:rFonts w:ascii="Chu Van An" w:eastAsia="Times New Roman" w:hAnsi="Chu Van An" w:cs="Chu Van An"/>
          <w:position w:val="-10"/>
          <w:sz w:val="24"/>
          <w:szCs w:val="24"/>
        </w:rPr>
        <w:object w:dxaOrig="1590" w:dyaOrig="315" w14:anchorId="7F8AE759">
          <v:shape id="_x0000_i3223" type="#_x0000_t75" style="width:79.5pt;height:15.75pt" o:ole="">
            <v:imagedata r:id="rId1237" o:title=""/>
          </v:shape>
          <o:OLEObject Type="Embed" ProgID="Equation.DSMT4" ShapeID="_x0000_i3223" DrawAspect="Content" ObjectID="_1686631311" r:id="rId1238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 xml:space="preserve"> bằng véctơ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480" w:dyaOrig="360" w14:anchorId="0EDA4536">
          <v:shape id="_x0000_i3224" type="#_x0000_t75" style="width:24pt;height:18pt" o:ole="">
            <v:imagedata r:id="rId1239" o:title=""/>
          </v:shape>
          <o:OLEObject Type="Embed" ProgID="Equation.DSMT4" ShapeID="_x0000_i3224" DrawAspect="Content" ObjectID="_1686631312" r:id="rId1240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>?</w:t>
      </w:r>
    </w:p>
    <w:p w14:paraId="1A52AEEC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eastAsia="Calibri" w:hAnsi="Chu Van An" w:cs="Chu Van An"/>
          <w:b/>
          <w:color w:val="0000FF"/>
          <w:position w:val="-4"/>
          <w:sz w:val="24"/>
          <w:szCs w:val="24"/>
        </w:rPr>
        <w:object w:dxaOrig="150" w:dyaOrig="240" w14:anchorId="669DD01A">
          <v:shape id="_x0000_i3225" type="#_x0000_t75" style="width:7.5pt;height:12pt" o:ole="">
            <v:imagedata r:id="rId1241" o:title=""/>
          </v:shape>
          <o:OLEObject Type="Embed" ProgID="Equation.DSMT4" ShapeID="_x0000_i3225" DrawAspect="Content" ObjectID="_1686631313" r:id="rId1242"/>
        </w:object>
      </w:r>
      <w:r w:rsidRPr="004D6831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D6831">
        <w:rPr>
          <w:rFonts w:ascii="Chu Van An" w:eastAsia="Calibri" w:hAnsi="Chu Van An" w:cs="Chu Van An"/>
          <w:b/>
          <w:color w:val="0000FF"/>
          <w:position w:val="-4"/>
          <w:sz w:val="24"/>
          <w:szCs w:val="24"/>
        </w:rPr>
        <w:object w:dxaOrig="195" w:dyaOrig="240" w14:anchorId="4F456B15">
          <v:shape id="_x0000_i3226" type="#_x0000_t75" style="width:9.75pt;height:12pt" o:ole="">
            <v:imagedata r:id="rId1243" o:title=""/>
          </v:shape>
          <o:OLEObject Type="Embed" ProgID="Equation.DSMT4" ShapeID="_x0000_i3226" DrawAspect="Content" ObjectID="_1686631314" r:id="rId1244"/>
        </w:object>
      </w:r>
      <w:r w:rsidRPr="004D6831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eastAsia="Calibri" w:hAnsi="Chu Van An" w:cs="Chu Van An"/>
          <w:b/>
          <w:color w:val="0000FF"/>
          <w:position w:val="-4"/>
          <w:sz w:val="24"/>
          <w:szCs w:val="24"/>
        </w:rPr>
        <w:object w:dxaOrig="195" w:dyaOrig="240" w14:anchorId="3529E536">
          <v:shape id="_x0000_i3227" type="#_x0000_t75" style="width:9.75pt;height:12pt" o:ole="">
            <v:imagedata r:id="rId1245" o:title=""/>
          </v:shape>
          <o:OLEObject Type="Embed" ProgID="Equation.DSMT4" ShapeID="_x0000_i3227" DrawAspect="Content" ObjectID="_1686631315" r:id="rId1246"/>
        </w:object>
      </w:r>
      <w:r w:rsidRPr="004D6831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4D6831">
        <w:rPr>
          <w:rFonts w:ascii="Chu Van An" w:hAnsi="Chu Van An" w:cs="Chu Van An"/>
          <w:b/>
          <w:color w:val="0000FF"/>
          <w:position w:val="-10"/>
          <w:sz w:val="24"/>
          <w:szCs w:val="24"/>
        </w:rPr>
        <w:tab/>
        <w:t xml:space="preserve">D. </w:t>
      </w:r>
      <w:r w:rsidRPr="004D6831">
        <w:rPr>
          <w:rFonts w:ascii="Chu Van An" w:eastAsia="Calibri" w:hAnsi="Chu Van An" w:cs="Chu Van An"/>
          <w:b/>
          <w:color w:val="0000FF"/>
          <w:position w:val="-6"/>
          <w:sz w:val="24"/>
          <w:szCs w:val="24"/>
        </w:rPr>
        <w:object w:dxaOrig="180" w:dyaOrig="270" w14:anchorId="234B27A1">
          <v:shape id="_x0000_i3228" type="#_x0000_t75" style="width:9pt;height:13.5pt" o:ole="">
            <v:imagedata r:id="rId1247" o:title=""/>
          </v:shape>
          <o:OLEObject Type="Embed" ProgID="Equation.DSMT4" ShapeID="_x0000_i3228" DrawAspect="Content" ObjectID="_1686631316" r:id="rId1248"/>
        </w:object>
      </w:r>
    </w:p>
    <w:p w14:paraId="710D5E83" w14:textId="77777777" w:rsidR="00DE4CA1" w:rsidRPr="004D6831" w:rsidRDefault="00DE4CA1" w:rsidP="00DE4CA1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eastAsia="Calibri" w:hAnsi="Chu Van An" w:cs="Chu Van An"/>
          <w:b/>
          <w:color w:val="800080"/>
          <w:sz w:val="24"/>
          <w:szCs w:val="24"/>
        </w:rPr>
        <w:t>Lời giải</w:t>
      </w:r>
    </w:p>
    <w:p w14:paraId="28EFAC12" w14:textId="77777777" w:rsidR="00DE4CA1" w:rsidRPr="004D6831" w:rsidRDefault="00DE4CA1" w:rsidP="00DE4CA1">
      <w:pPr>
        <w:spacing w:line="240" w:lineRule="auto"/>
        <w:ind w:left="992"/>
        <w:jc w:val="both"/>
        <w:rPr>
          <w:rFonts w:ascii="Chu Van An" w:eastAsia="Calibri" w:hAnsi="Chu Van An" w:cs="Chu Van An"/>
          <w:b/>
          <w:sz w:val="24"/>
          <w:szCs w:val="24"/>
          <w:lang w:val="vi-VN"/>
        </w:rPr>
      </w:pPr>
      <w:r w:rsidRPr="004D6831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0DA8F859" w14:textId="77777777" w:rsidR="00DE4CA1" w:rsidRPr="004D6831" w:rsidRDefault="00DE4CA1" w:rsidP="00DE4CA1">
      <w:pPr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eastAsia="Calibri" w:hAnsi="Chu Van An" w:cs="Chu Van An"/>
          <w:color w:val="000000"/>
          <w:sz w:val="24"/>
          <w:szCs w:val="24"/>
        </w:rPr>
        <w:t>Các véctơ khác véctơ không có điểm đầu và điểm cuối là các điểm trong các điểm</w:t>
      </w:r>
      <w:r w:rsidRPr="004D6831">
        <w:rPr>
          <w:rFonts w:ascii="Chu Van An" w:eastAsia="Calibri" w:hAnsi="Chu Van An" w:cs="Chu Van An"/>
          <w:color w:val="000000"/>
          <w:position w:val="-10"/>
          <w:sz w:val="24"/>
          <w:szCs w:val="24"/>
        </w:rPr>
        <w:object w:dxaOrig="1590" w:dyaOrig="315" w14:anchorId="153C0B41">
          <v:shape id="_x0000_i3229" type="#_x0000_t75" style="width:79.5pt;height:15.75pt" o:ole="">
            <v:imagedata r:id="rId1237" o:title=""/>
          </v:shape>
          <o:OLEObject Type="Embed" ProgID="Equation.DSMT4" ShapeID="_x0000_i3229" DrawAspect="Content" ObjectID="_1686631317" r:id="rId1249"/>
        </w:object>
      </w:r>
      <w:r w:rsidRPr="004D6831">
        <w:rPr>
          <w:rFonts w:ascii="Chu Van An" w:eastAsia="Calibri" w:hAnsi="Chu Van An" w:cs="Chu Van An"/>
          <w:color w:val="000000"/>
          <w:sz w:val="24"/>
          <w:szCs w:val="24"/>
        </w:rPr>
        <w:t xml:space="preserve"> bằng véctơ </w:t>
      </w:r>
      <w:r w:rsidRPr="004D6831">
        <w:rPr>
          <w:rFonts w:ascii="Chu Van An" w:eastAsia="Calibri" w:hAnsi="Chu Van An" w:cs="Chu Van An"/>
          <w:color w:val="000000"/>
          <w:position w:val="-6"/>
          <w:sz w:val="24"/>
          <w:szCs w:val="24"/>
        </w:rPr>
        <w:object w:dxaOrig="480" w:dyaOrig="360" w14:anchorId="3B888632">
          <v:shape id="_x0000_i3230" type="#_x0000_t75" style="width:24pt;height:18pt" o:ole="">
            <v:imagedata r:id="rId1239" o:title=""/>
          </v:shape>
          <o:OLEObject Type="Embed" ProgID="Equation.DSMT4" ShapeID="_x0000_i3230" DrawAspect="Content" ObjectID="_1686631318" r:id="rId1250"/>
        </w:object>
      </w:r>
      <w:r w:rsidRPr="004D6831">
        <w:rPr>
          <w:rFonts w:ascii="Chu Van An" w:eastAsia="Calibri" w:hAnsi="Chu Van An" w:cs="Chu Van An"/>
          <w:color w:val="000000"/>
          <w:sz w:val="24"/>
          <w:szCs w:val="24"/>
        </w:rPr>
        <w:t xml:space="preserve"> là: </w:t>
      </w:r>
      <w:r w:rsidRPr="004D6831">
        <w:rPr>
          <w:rFonts w:ascii="Chu Van An" w:eastAsia="Calibri" w:hAnsi="Chu Van An" w:cs="Chu Van An"/>
          <w:color w:val="000000"/>
          <w:position w:val="-4"/>
          <w:sz w:val="24"/>
          <w:szCs w:val="24"/>
        </w:rPr>
        <w:object w:dxaOrig="375" w:dyaOrig="315" w14:anchorId="7F90EDDF">
          <v:shape id="_x0000_i3231" type="#_x0000_t75" style="width:18.75pt;height:15.75pt" o:ole="">
            <v:imagedata r:id="rId1251" o:title=""/>
          </v:shape>
          <o:OLEObject Type="Embed" ProgID="Equation.DSMT4" ShapeID="_x0000_i3231" DrawAspect="Content" ObjectID="_1686631319" r:id="rId1252"/>
        </w:object>
      </w:r>
      <w:r w:rsidRPr="004D6831">
        <w:rPr>
          <w:rFonts w:ascii="Chu Van An" w:eastAsia="Calibri" w:hAnsi="Chu Van An" w:cs="Chu Van An"/>
          <w:color w:val="000000"/>
          <w:sz w:val="24"/>
          <w:szCs w:val="24"/>
        </w:rPr>
        <w:t xml:space="preserve"> và </w:t>
      </w:r>
      <w:r w:rsidRPr="004D6831">
        <w:rPr>
          <w:rFonts w:ascii="Chu Van An" w:eastAsia="Calibri" w:hAnsi="Chu Van An" w:cs="Chu Van An"/>
          <w:color w:val="000000"/>
          <w:position w:val="-6"/>
          <w:sz w:val="24"/>
          <w:szCs w:val="24"/>
        </w:rPr>
        <w:object w:dxaOrig="405" w:dyaOrig="360" w14:anchorId="76028FAD">
          <v:shape id="_x0000_i3232" type="#_x0000_t75" style="width:20.25pt;height:18pt" o:ole="">
            <v:imagedata r:id="rId1253" o:title=""/>
          </v:shape>
          <o:OLEObject Type="Embed" ProgID="Equation.DSMT4" ShapeID="_x0000_i3232" DrawAspect="Content" ObjectID="_1686631320" r:id="rId1254"/>
        </w:object>
      </w:r>
    </w:p>
    <w:p w14:paraId="264C1E96" w14:textId="77777777" w:rsidR="00DE4CA1" w:rsidRPr="004D6831" w:rsidRDefault="00DE4CA1" w:rsidP="00DE4CA1">
      <w:pPr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color w:val="000000"/>
          <w:sz w:val="24"/>
          <w:szCs w:val="24"/>
        </w:rPr>
      </w:pPr>
      <w:r w:rsidRPr="004D6831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4D6831">
        <w:rPr>
          <w:rFonts w:ascii="Chu Van An" w:hAnsi="Chu Van An" w:cs="Chu Van An"/>
          <w:b/>
          <w:color w:val="00B050"/>
          <w:sz w:val="24"/>
          <w:szCs w:val="24"/>
        </w:rPr>
        <w:t xml:space="preserve"> </w:t>
      </w:r>
      <w:r w:rsidRPr="004D6831">
        <w:rPr>
          <w:rFonts w:ascii="Chu Van An" w:hAnsi="Chu Van An" w:cs="Chu Van An"/>
          <w:color w:val="000000"/>
          <w:sz w:val="24"/>
          <w:szCs w:val="24"/>
        </w:rPr>
        <w:t xml:space="preserve">Tứ giác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5B4ECFDD">
          <v:shape id="_x0000_i3233" type="#_x0000_t75" style="width:36pt;height:14.25pt" o:ole="">
            <v:imagedata r:id="rId1255" o:title=""/>
          </v:shape>
          <o:OLEObject Type="Embed" ProgID="Equation.DSMT4" ShapeID="_x0000_i3233" DrawAspect="Content" ObjectID="_1686631321" r:id="rId1256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</w:t>
      </w:r>
      <w:r w:rsidRPr="004D6831">
        <w:rPr>
          <w:rFonts w:ascii="Chu Van An" w:hAnsi="Chu Van An" w:cs="Chu Van An"/>
          <w:color w:val="000000"/>
          <w:sz w:val="24"/>
          <w:szCs w:val="24"/>
        </w:rPr>
        <w:t>là hình bình hành khi và chỉ khi</w:t>
      </w:r>
    </w:p>
    <w:p w14:paraId="513E396E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960" w:dyaOrig="345" w14:anchorId="79894067">
          <v:shape id="_x0000_i3234" type="#_x0000_t75" style="width:48pt;height:17.25pt" o:ole="">
            <v:imagedata r:id="rId1257" o:title=""/>
          </v:shape>
          <o:OLEObject Type="Embed" ProgID="Equation.DSMT4" ShapeID="_x0000_i3234" DrawAspect="Content" ObjectID="_1686631322" r:id="rId1258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color w:val="000000"/>
          <w:sz w:val="24"/>
          <w:szCs w:val="24"/>
          <w:lang w:val="fr-FR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B</w: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975" w:dyaOrig="345" w14:anchorId="21789792">
          <v:shape id="_x0000_i3235" type="#_x0000_t75" style="width:48.75pt;height:17.25pt" o:ole="">
            <v:imagedata r:id="rId1259" o:title=""/>
          </v:shape>
          <o:OLEObject Type="Embed" ProgID="Equation.DSMT4" ShapeID="_x0000_i3235" DrawAspect="Content" ObjectID="_1686631323" r:id="rId1260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color w:val="000000"/>
          <w:sz w:val="24"/>
          <w:szCs w:val="24"/>
          <w:lang w:val="fr-FR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960" w:dyaOrig="345" w14:anchorId="2A5B8219">
          <v:shape id="_x0000_i3236" type="#_x0000_t75" style="width:48pt;height:17.25pt" o:ole="">
            <v:imagedata r:id="rId1261" o:title=""/>
          </v:shape>
          <o:OLEObject Type="Embed" ProgID="Equation.DSMT4" ShapeID="_x0000_i3236" DrawAspect="Content" ObjectID="_1686631324" r:id="rId1262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color w:val="000000"/>
          <w:sz w:val="24"/>
          <w:szCs w:val="24"/>
          <w:lang w:val="fr-FR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D.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975" w:dyaOrig="345" w14:anchorId="139ACC8E">
          <v:shape id="_x0000_i3237" type="#_x0000_t75" style="width:48.75pt;height:17.25pt" o:ole="">
            <v:imagedata r:id="rId1263" o:title=""/>
          </v:shape>
          <o:OLEObject Type="Embed" ProgID="Equation.DSMT4" ShapeID="_x0000_i3237" DrawAspect="Content" ObjectID="_1686631325" r:id="rId1264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5B2E221A" w14:textId="77777777" w:rsidR="00DE4CA1" w:rsidRPr="004D6831" w:rsidRDefault="00DE4CA1" w:rsidP="00DE4CA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13DF23ED" w14:textId="77777777" w:rsidR="00DE4CA1" w:rsidRPr="004D6831" w:rsidRDefault="00DE4CA1" w:rsidP="00DE4CA1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</w:p>
    <w:p w14:paraId="727204D3" w14:textId="49DDC25F" w:rsidR="00DE4CA1" w:rsidRPr="004D6831" w:rsidRDefault="00DE4CA1" w:rsidP="00DE4CA1">
      <w:pPr>
        <w:spacing w:line="240" w:lineRule="auto"/>
        <w:ind w:left="992"/>
        <w:jc w:val="center"/>
        <w:rPr>
          <w:rFonts w:ascii="Chu Van An" w:hAnsi="Chu Van An" w:cs="Chu Van An"/>
          <w:color w:val="000000"/>
          <w:sz w:val="24"/>
          <w:szCs w:val="24"/>
        </w:rPr>
      </w:pPr>
      <w:r w:rsidRPr="004D6831">
        <w:rPr>
          <w:rFonts w:ascii="Chu Van An" w:hAnsi="Chu Van An" w:cs="Chu Van An"/>
          <w:b/>
          <w:noProof/>
          <w:color w:val="0000FF"/>
          <w:sz w:val="24"/>
          <w:szCs w:val="24"/>
        </w:rPr>
        <w:drawing>
          <wp:inline distT="0" distB="0" distL="0" distR="0" wp14:anchorId="34A62466" wp14:editId="2980B648">
            <wp:extent cx="2266950" cy="895350"/>
            <wp:effectExtent l="0" t="0" r="0" b="0"/>
            <wp:docPr id="492" name="Picture 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3008AB" w14:textId="77777777" w:rsidR="00DE4CA1" w:rsidRPr="004D6831" w:rsidRDefault="00DE4CA1" w:rsidP="00DE4CA1">
      <w:pPr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4D6831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4D6831">
        <w:rPr>
          <w:rFonts w:ascii="Chu Van An" w:hAnsi="Chu Van An" w:cs="Chu Van An"/>
          <w:b/>
          <w:color w:val="00B050"/>
          <w:sz w:val="24"/>
          <w:szCs w:val="24"/>
        </w:rPr>
        <w:t xml:space="preserve"> </w:t>
      </w:r>
      <w:r w:rsidRPr="004D6831">
        <w:rPr>
          <w:rFonts w:ascii="Chu Van An" w:hAnsi="Chu Van An" w:cs="Chu Van An"/>
          <w:color w:val="000000"/>
          <w:sz w:val="24"/>
          <w:szCs w:val="24"/>
        </w:rPr>
        <w:t xml:space="preserve">Cho hình bình hành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64CF3B76">
          <v:shape id="_x0000_i3239" type="#_x0000_t75" style="width:36pt;height:14.25pt" o:ole="">
            <v:imagedata r:id="rId1266" o:title=""/>
          </v:shape>
          <o:OLEObject Type="Embed" ProgID="Equation.DSMT4" ShapeID="_x0000_i3239" DrawAspect="Content" ObjectID="_1686631326" r:id="rId1267"/>
        </w:object>
      </w:r>
      <w:r w:rsidRPr="004D6831">
        <w:rPr>
          <w:rFonts w:ascii="Chu Van An" w:hAnsi="Chu Van An" w:cs="Chu Van An"/>
          <w:color w:val="000000"/>
          <w:sz w:val="24"/>
          <w:szCs w:val="24"/>
        </w:rPr>
        <w:t xml:space="preserve"> tâm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7D2918F9">
          <v:shape id="_x0000_i3240" type="#_x0000_t75" style="width:12pt;height:14.25pt" o:ole="">
            <v:imagedata r:id="rId1268" o:title=""/>
          </v:shape>
          <o:OLEObject Type="Embed" ProgID="Equation.DSMT4" ShapeID="_x0000_i3240" DrawAspect="Content" ObjectID="_1686631327" r:id="rId1269"/>
        </w:object>
      </w:r>
      <w:r w:rsidRPr="004D6831">
        <w:rPr>
          <w:rFonts w:ascii="Chu Van An" w:hAnsi="Chu Van An" w:cs="Chu Van An"/>
          <w:b/>
          <w:color w:val="000000"/>
          <w:sz w:val="24"/>
          <w:szCs w:val="24"/>
        </w:rPr>
        <w:t>.</w:t>
      </w:r>
      <w:r w:rsidRPr="004D6831">
        <w:rPr>
          <w:rFonts w:ascii="Chu Van An" w:hAnsi="Chu Van An" w:cs="Chu Van An"/>
          <w:color w:val="000000"/>
          <w:sz w:val="24"/>
          <w:szCs w:val="24"/>
        </w:rPr>
        <w:t xml:space="preserve"> Trong các mệnh đề sau, tìm mệnh đề </w:t>
      </w:r>
      <w:r w:rsidRPr="004D6831">
        <w:rPr>
          <w:rFonts w:ascii="Chu Van An" w:hAnsi="Chu Van An" w:cs="Chu Van An"/>
          <w:b/>
          <w:color w:val="000000"/>
          <w:sz w:val="24"/>
          <w:szCs w:val="24"/>
        </w:rPr>
        <w:t>sai?</w:t>
      </w:r>
    </w:p>
    <w:p w14:paraId="1CC93EE5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960" w:dyaOrig="345" w14:anchorId="2CAFF302">
          <v:shape id="_x0000_i3241" type="#_x0000_t75" style="width:48pt;height:17.25pt" o:ole="">
            <v:imagedata r:id="rId1270" o:title=""/>
          </v:shape>
          <o:OLEObject Type="Embed" ProgID="Equation.DSMT4" ShapeID="_x0000_i3241" DrawAspect="Content" ObjectID="_1686631328" r:id="rId1271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color w:val="000000"/>
          <w:sz w:val="24"/>
          <w:szCs w:val="24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975" w:dyaOrig="345" w14:anchorId="750A5297">
          <v:shape id="_x0000_i3242" type="#_x0000_t75" style="width:48.75pt;height:17.25pt" o:ole="">
            <v:imagedata r:id="rId1272" o:title=""/>
          </v:shape>
          <o:OLEObject Type="Embed" ProgID="Equation.DSMT4" ShapeID="_x0000_i3242" DrawAspect="Content" ObjectID="_1686631329" r:id="rId1273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color w:val="000000"/>
          <w:sz w:val="24"/>
          <w:szCs w:val="24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005" w:dyaOrig="345" w14:anchorId="280F53E8">
          <v:shape id="_x0000_i3243" type="#_x0000_t75" style="width:50.25pt;height:17.25pt" o:ole="">
            <v:imagedata r:id="rId1274" o:title=""/>
          </v:shape>
          <o:OLEObject Type="Embed" ProgID="Equation.DSMT4" ShapeID="_x0000_i3243" DrawAspect="Content" ObjectID="_1686631330" r:id="rId1275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color w:val="000000"/>
          <w:sz w:val="24"/>
          <w:szCs w:val="24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005" w:dyaOrig="345" w14:anchorId="6F12B83B">
          <v:shape id="_x0000_i3244" type="#_x0000_t75" style="width:50.25pt;height:17.25pt" o:ole="">
            <v:imagedata r:id="rId1276" o:title=""/>
          </v:shape>
          <o:OLEObject Type="Embed" ProgID="Equation.DSMT4" ShapeID="_x0000_i3244" DrawAspect="Content" ObjectID="_1686631331" r:id="rId1277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6F7EA890" w14:textId="77777777" w:rsidR="00DE4CA1" w:rsidRPr="004D6831" w:rsidRDefault="00DE4CA1" w:rsidP="00DE4CA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69158031" w14:textId="77777777" w:rsidR="00DE4CA1" w:rsidRPr="004D6831" w:rsidRDefault="00DE4CA1" w:rsidP="00DE4CA1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</w:p>
    <w:p w14:paraId="78E3B695" w14:textId="7E3B42B6" w:rsidR="00DE4CA1" w:rsidRPr="004D6831" w:rsidRDefault="00DE4CA1" w:rsidP="00DE4CA1">
      <w:pPr>
        <w:spacing w:line="240" w:lineRule="auto"/>
        <w:ind w:left="992"/>
        <w:jc w:val="center"/>
        <w:rPr>
          <w:rFonts w:ascii="Chu Van An" w:hAnsi="Chu Van An" w:cs="Chu Van An"/>
          <w:color w:val="000000"/>
          <w:sz w:val="24"/>
          <w:szCs w:val="24"/>
        </w:rPr>
      </w:pPr>
      <w:r w:rsidRPr="004D6831">
        <w:rPr>
          <w:rFonts w:ascii="Chu Van An" w:hAnsi="Chu Van An" w:cs="Chu Van An"/>
          <w:noProof/>
          <w:color w:val="000000"/>
          <w:sz w:val="24"/>
          <w:szCs w:val="24"/>
        </w:rPr>
        <w:drawing>
          <wp:inline distT="0" distB="0" distL="0" distR="0" wp14:anchorId="3C329E2E" wp14:editId="35079065">
            <wp:extent cx="1914525" cy="704850"/>
            <wp:effectExtent l="0" t="0" r="9525" b="0"/>
            <wp:docPr id="491" name="Picture 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E069B7" w14:textId="77777777" w:rsidR="00DE4CA1" w:rsidRPr="004D6831" w:rsidRDefault="00DE4CA1" w:rsidP="00DE4CA1">
      <w:pPr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outlineLvl w:val="0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4D6831">
        <w:rPr>
          <w:rFonts w:ascii="Chu Van An" w:hAnsi="Chu Van An" w:cs="Chu Van An"/>
          <w:sz w:val="24"/>
          <w:szCs w:val="24"/>
        </w:rPr>
        <w:t xml:space="preserve">Cho tam giác đều </w:t>
      </w:r>
      <w:bookmarkStart w:id="12" w:name="MTBlankEqn"/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7CEB102B">
          <v:shape id="_x0000_i3246" type="#_x0000_t75" style="width:27.75pt;height:14.25pt" o:ole="">
            <v:imagedata r:id="rId1279" o:title=""/>
          </v:shape>
          <o:OLEObject Type="Embed" ProgID="Equation.DSMT4" ShapeID="_x0000_i3246" DrawAspect="Content" ObjectID="_1686631332" r:id="rId1280"/>
        </w:object>
      </w:r>
      <w:bookmarkEnd w:id="12"/>
      <w:r w:rsidRPr="004D6831">
        <w:rPr>
          <w:rFonts w:ascii="Chu Van An" w:hAnsi="Chu Van An" w:cs="Chu Van An"/>
          <w:sz w:val="24"/>
          <w:szCs w:val="24"/>
        </w:rPr>
        <w:t xml:space="preserve"> với đường cao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435" w:dyaOrig="255" w14:anchorId="60D82A12">
          <v:shape id="_x0000_i3247" type="#_x0000_t75" style="width:21.75pt;height:12.75pt" o:ole="">
            <v:imagedata r:id="rId1281" o:title=""/>
          </v:shape>
          <o:OLEObject Type="Embed" ProgID="Equation.DSMT4" ShapeID="_x0000_i3247" DrawAspect="Content" ObjectID="_1686631333" r:id="rId1282"/>
        </w:object>
      </w:r>
      <w:r w:rsidRPr="004D6831">
        <w:rPr>
          <w:rFonts w:ascii="Chu Van An" w:hAnsi="Chu Van An" w:cs="Chu Van An"/>
          <w:sz w:val="24"/>
          <w:szCs w:val="24"/>
        </w:rPr>
        <w:t>. Đẳng thức nào sau đây đúng?</w:t>
      </w:r>
    </w:p>
    <w:p w14:paraId="0644676D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005" w:dyaOrig="360" w14:anchorId="5FD2D678">
          <v:shape id="_x0000_i3248" type="#_x0000_t75" style="width:50.25pt;height:18pt" o:ole="">
            <v:imagedata r:id="rId1283" o:title=""/>
          </v:shape>
          <o:OLEObject Type="Embed" ProgID="Equation.DSMT4" ShapeID="_x0000_i3248" DrawAspect="Content" ObjectID="_1686631334" r:id="rId1284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sz w:val="24"/>
          <w:szCs w:val="24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eastAsia="Times New Roman" w:hAnsi="Chu Van An" w:cs="Chu Van An"/>
          <w:position w:val="-20"/>
          <w:sz w:val="24"/>
          <w:szCs w:val="24"/>
        </w:rPr>
        <w:object w:dxaOrig="1320" w:dyaOrig="525" w14:anchorId="367AA2F2">
          <v:shape id="_x0000_i3249" type="#_x0000_t75" style="width:66pt;height:26.25pt" o:ole="">
            <v:imagedata r:id="rId1285" o:title=""/>
          </v:shape>
          <o:OLEObject Type="Embed" ProgID="Equation.DSMT4" ShapeID="_x0000_i3249" DrawAspect="Content" ObjectID="_1686631335" r:id="rId1286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sz w:val="24"/>
          <w:szCs w:val="24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D6831">
        <w:rPr>
          <w:rFonts w:ascii="Chu Van An" w:eastAsia="Times New Roman" w:hAnsi="Chu Van An" w:cs="Chu Van An"/>
          <w:position w:val="-24"/>
          <w:sz w:val="24"/>
          <w:szCs w:val="24"/>
        </w:rPr>
        <w:object w:dxaOrig="1560" w:dyaOrig="675" w14:anchorId="19C9E03A">
          <v:shape id="_x0000_i3250" type="#_x0000_t75" style="width:78pt;height:33.75pt" o:ole="">
            <v:imagedata r:id="rId1287" o:title=""/>
          </v:shape>
          <o:OLEObject Type="Embed" ProgID="Equation.DSMT4" ShapeID="_x0000_i3250" DrawAspect="Content" ObjectID="_1686631336" r:id="rId1288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sz w:val="24"/>
          <w:szCs w:val="24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975" w:dyaOrig="360" w14:anchorId="70ABE164">
          <v:shape id="_x0000_i3251" type="#_x0000_t75" style="width:48.75pt;height:18pt" o:ole="">
            <v:imagedata r:id="rId1289" o:title=""/>
          </v:shape>
          <o:OLEObject Type="Embed" ProgID="Equation.DSMT4" ShapeID="_x0000_i3251" DrawAspect="Content" ObjectID="_1686631337" r:id="rId1290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09408131" w14:textId="77777777" w:rsidR="00DE4CA1" w:rsidRPr="004D6831" w:rsidRDefault="00DE4CA1" w:rsidP="00DE4CA1">
      <w:pPr>
        <w:spacing w:before="60" w:after="60" w:line="240" w:lineRule="auto"/>
        <w:ind w:left="992"/>
        <w:jc w:val="center"/>
        <w:outlineLvl w:val="0"/>
        <w:rPr>
          <w:rFonts w:ascii="Chu Van An" w:hAnsi="Chu Van An" w:cs="Chu Van An"/>
          <w:b/>
          <w:color w:val="0000FF"/>
          <w:sz w:val="24"/>
          <w:szCs w:val="24"/>
          <w:shd w:val="clear" w:color="auto" w:fill="00FF00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lastRenderedPageBreak/>
        <w:t>Lời giải</w:t>
      </w:r>
    </w:p>
    <w:p w14:paraId="0AA8D7F2" w14:textId="77777777" w:rsidR="00DE4CA1" w:rsidRPr="004D6831" w:rsidRDefault="00DE4CA1" w:rsidP="00DE4CA1">
      <w:pPr>
        <w:spacing w:before="60" w:after="60" w:line="240" w:lineRule="auto"/>
        <w:ind w:left="992" w:firstLine="284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sz w:val="24"/>
          <w:szCs w:val="24"/>
        </w:rPr>
        <w:t>Chọn B</w:t>
      </w:r>
    </w:p>
    <w:p w14:paraId="0A7119A9" w14:textId="084A3EA3" w:rsidR="00DE4CA1" w:rsidRPr="004D6831" w:rsidRDefault="00DE4CA1" w:rsidP="00DE4CA1">
      <w:pPr>
        <w:spacing w:before="60" w:after="60"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4D6831">
        <w:rPr>
          <w:rFonts w:ascii="Chu Van An" w:hAnsi="Chu Van An" w:cs="Chu Van An"/>
          <w:b/>
          <w:noProof/>
          <w:sz w:val="24"/>
          <w:szCs w:val="24"/>
        </w:rPr>
        <w:drawing>
          <wp:inline distT="0" distB="0" distL="0" distR="0" wp14:anchorId="0CF2AEBF" wp14:editId="2DE96E56">
            <wp:extent cx="1676277" cy="1368554"/>
            <wp:effectExtent l="0" t="0" r="0" b="3175"/>
            <wp:docPr id="490" name="Picture 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0079" cy="1371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F22B75" w14:textId="77777777" w:rsidR="00DE4CA1" w:rsidRPr="004D6831" w:rsidRDefault="00DE4CA1" w:rsidP="00DE4CA1">
      <w:pPr>
        <w:spacing w:before="60" w:after="6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Do tam giác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55267AC6">
          <v:shape id="_x0000_i3253" type="#_x0000_t75" style="width:27.75pt;height:14.25pt" o:ole="">
            <v:imagedata r:id="rId1292" o:title=""/>
          </v:shape>
          <o:OLEObject Type="Embed" ProgID="Equation.DSMT4" ShapeID="_x0000_i3253" DrawAspect="Content" ObjectID="_1686631338" r:id="rId1293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đều nên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435" w:dyaOrig="255" w14:anchorId="4040F045">
          <v:shape id="_x0000_i3254" type="#_x0000_t75" style="width:21.75pt;height:12.75pt" o:ole="">
            <v:imagedata r:id="rId1294" o:title=""/>
          </v:shape>
          <o:OLEObject Type="Embed" ProgID="Equation.DSMT4" ShapeID="_x0000_i3254" DrawAspect="Content" ObjectID="_1686631339" r:id="rId1295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là đường cao đồng thời là trung tuyến, suy ra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285" w:dyaOrig="255" w14:anchorId="164E67F4">
          <v:shape id="_x0000_i3255" type="#_x0000_t75" style="width:14.25pt;height:12.75pt" o:ole="">
            <v:imagedata r:id="rId1296" o:title=""/>
          </v:shape>
          <o:OLEObject Type="Embed" ProgID="Equation.DSMT4" ShapeID="_x0000_i3255" DrawAspect="Content" ObjectID="_1686631340" r:id="rId1297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58F6A9CC">
          <v:shape id="_x0000_i3256" type="#_x0000_t75" style="width:20.25pt;height:14.25pt" o:ole="">
            <v:imagedata r:id="rId1298" o:title=""/>
          </v:shape>
          <o:OLEObject Type="Embed" ProgID="Equation.DSMT4" ShapeID="_x0000_i3256" DrawAspect="Content" ObjectID="_1686631341" r:id="rId1299"/>
        </w:objec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4D6831">
        <w:rPr>
          <w:rFonts w:ascii="Chu Van An" w:hAnsi="Chu Van An" w:cs="Chu Van An"/>
          <w:sz w:val="24"/>
          <w:szCs w:val="24"/>
        </w:rPr>
        <w:t xml:space="preserve"> Ta có:</w:t>
      </w:r>
    </w:p>
    <w:p w14:paraId="7879F0C8" w14:textId="77777777" w:rsidR="00DE4CA1" w:rsidRPr="004D6831" w:rsidRDefault="00DE4CA1" w:rsidP="00DE4CA1">
      <w:pPr>
        <w:spacing w:before="60" w:after="60" w:line="240" w:lineRule="auto"/>
        <w:ind w:left="992" w:firstLine="284"/>
        <w:rPr>
          <w:rFonts w:ascii="Chu Van An" w:hAnsi="Chu Van An" w:cs="Chu Van An"/>
          <w:sz w:val="24"/>
          <w:szCs w:val="24"/>
          <w:lang w:val="fr-FR"/>
        </w:rPr>
      </w:pPr>
      <w:r w:rsidRPr="004D6831">
        <w:rPr>
          <w:rFonts w:ascii="Chu Van An" w:eastAsia="Times New Roman" w:hAnsi="Chu Van An" w:cs="Chu Van An"/>
          <w:position w:val="-20"/>
          <w:sz w:val="24"/>
          <w:szCs w:val="24"/>
        </w:rPr>
        <w:object w:dxaOrig="3255" w:dyaOrig="525" w14:anchorId="09DCCCC2">
          <v:shape id="_x0000_i3257" type="#_x0000_t75" style="width:162.75pt;height:26.25pt" o:ole="">
            <v:imagedata r:id="rId1300" o:title=""/>
          </v:shape>
          <o:OLEObject Type="Embed" ProgID="Equation.DSMT4" ShapeID="_x0000_i3257" DrawAspect="Content" ObjectID="_1686631342" r:id="rId1301"/>
        </w:object>
      </w:r>
      <w:r w:rsidRPr="004D6831">
        <w:rPr>
          <w:rFonts w:ascii="Chu Van An" w:hAnsi="Chu Van An" w:cs="Chu Van An"/>
          <w:sz w:val="24"/>
          <w:szCs w:val="24"/>
          <w:lang w:val="fr-FR"/>
        </w:rPr>
        <w:t>.</w:t>
      </w:r>
    </w:p>
    <w:p w14:paraId="79171B38" w14:textId="77777777" w:rsidR="00DE4CA1" w:rsidRPr="004D6831" w:rsidRDefault="00DE4CA1" w:rsidP="00DE4CA1">
      <w:pPr>
        <w:spacing w:line="240" w:lineRule="auto"/>
        <w:ind w:left="992"/>
        <w:jc w:val="both"/>
        <w:outlineLvl w:val="0"/>
        <w:rPr>
          <w:rFonts w:ascii="Chu Van An" w:hAnsi="Chu Van An" w:cs="Chu Van An"/>
          <w:b/>
          <w:sz w:val="24"/>
          <w:szCs w:val="24"/>
          <w:shd w:val="clear" w:color="auto" w:fill="00FF00"/>
        </w:rPr>
      </w:pPr>
      <w:r w:rsidRPr="004D6831">
        <w:rPr>
          <w:rFonts w:ascii="Chu Van An" w:hAnsi="Chu Van An" w:cs="Chu Van An"/>
          <w:b/>
          <w:sz w:val="24"/>
          <w:szCs w:val="24"/>
        </w:rPr>
        <w:t>Chọn B</w:t>
      </w:r>
    </w:p>
    <w:p w14:paraId="067C2936" w14:textId="77777777" w:rsidR="00DE4CA1" w:rsidRPr="004D6831" w:rsidRDefault="00DE4CA1" w:rsidP="00DE4CA1">
      <w:pPr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outlineLvl w:val="0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4D6831">
        <w:rPr>
          <w:rFonts w:ascii="Chu Van An" w:hAnsi="Chu Van An" w:cs="Chu Van An"/>
          <w:sz w:val="24"/>
          <w:szCs w:val="24"/>
        </w:rPr>
        <w:t xml:space="preserve">Cho hình vuông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76A7D330">
          <v:shape id="_x0000_i3258" type="#_x0000_t75" style="width:36pt;height:14.25pt" o:ole="">
            <v:imagedata r:id="rId1302" o:title=""/>
          </v:shape>
          <o:OLEObject Type="Embed" ProgID="Equation.DSMT4" ShapeID="_x0000_i3258" DrawAspect="Content" ObjectID="_1686631343" r:id="rId1303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có cạnh bằng 3. Khi đó </w:t>
      </w:r>
      <w:r w:rsidRPr="004D6831">
        <w:rPr>
          <w:rFonts w:ascii="Chu Van An" w:eastAsia="Times New Roman" w:hAnsi="Chu Van An" w:cs="Chu Van An"/>
          <w:position w:val="-18"/>
          <w:sz w:val="24"/>
          <w:szCs w:val="24"/>
        </w:rPr>
        <w:object w:dxaOrig="1005" w:dyaOrig="480" w14:anchorId="1F5DD8CB">
          <v:shape id="_x0000_i3259" type="#_x0000_t75" style="width:50.25pt;height:24pt" o:ole="">
            <v:imagedata r:id="rId1304" o:title=""/>
          </v:shape>
          <o:OLEObject Type="Embed" ProgID="Equation.DSMT4" ShapeID="_x0000_i3259" DrawAspect="Content" ObjectID="_1686631344" r:id="rId1305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bằng</w:t>
      </w:r>
    </w:p>
    <w:p w14:paraId="6445A574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D6831">
        <w:rPr>
          <w:rFonts w:ascii="Chu Van An" w:eastAsia="Times New Roman" w:hAnsi="Chu Van An" w:cs="Chu Van An"/>
          <w:position w:val="-8"/>
          <w:sz w:val="24"/>
          <w:szCs w:val="24"/>
        </w:rPr>
        <w:object w:dxaOrig="480" w:dyaOrig="360" w14:anchorId="6E529D10">
          <v:shape id="_x0000_i3260" type="#_x0000_t75" style="width:24pt;height:18pt" o:ole="">
            <v:imagedata r:id="rId1306" o:title=""/>
          </v:shape>
          <o:OLEObject Type="Embed" ProgID="Equation.DSMT4" ShapeID="_x0000_i3260" DrawAspect="Content" ObjectID="_1686631345" r:id="rId1307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sz w:val="24"/>
          <w:szCs w:val="24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4D6831">
        <w:rPr>
          <w:rFonts w:ascii="Chu Van An" w:eastAsia="Times New Roman" w:hAnsi="Chu Van An" w:cs="Chu Van An"/>
          <w:position w:val="-8"/>
          <w:sz w:val="24"/>
          <w:szCs w:val="24"/>
        </w:rPr>
        <w:object w:dxaOrig="360" w:dyaOrig="360" w14:anchorId="72606D4A">
          <v:shape id="_x0000_i3261" type="#_x0000_t75" style="width:18pt;height:18pt" o:ole="">
            <v:imagedata r:id="rId1308" o:title=""/>
          </v:shape>
          <o:OLEObject Type="Embed" ProgID="Equation.DSMT4" ShapeID="_x0000_i3261" DrawAspect="Content" ObjectID="_1686631346" r:id="rId1309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sz w:val="24"/>
          <w:szCs w:val="24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D6831">
        <w:rPr>
          <w:rFonts w:ascii="Chu Van An" w:eastAsia="Times New Roman" w:hAnsi="Chu Van An" w:cs="Chu Van An"/>
          <w:position w:val="-24"/>
          <w:sz w:val="24"/>
          <w:szCs w:val="24"/>
        </w:rPr>
        <w:object w:dxaOrig="495" w:dyaOrig="675" w14:anchorId="784DA119">
          <v:shape id="_x0000_i3262" type="#_x0000_t75" style="width:24.75pt;height:33.75pt" o:ole="">
            <v:imagedata r:id="rId1310" o:title=""/>
          </v:shape>
          <o:OLEObject Type="Embed" ProgID="Equation.DSMT4" ShapeID="_x0000_i3262" DrawAspect="Content" ObjectID="_1686631347" r:id="rId1311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sz w:val="24"/>
          <w:szCs w:val="24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4D6831">
        <w:rPr>
          <w:rFonts w:ascii="Chu Van An" w:eastAsia="Times New Roman" w:hAnsi="Chu Van An" w:cs="Chu Van An"/>
          <w:position w:val="-24"/>
          <w:sz w:val="24"/>
          <w:szCs w:val="24"/>
        </w:rPr>
        <w:object w:dxaOrig="525" w:dyaOrig="675" w14:anchorId="552A279A">
          <v:shape id="_x0000_i3263" type="#_x0000_t75" style="width:26.25pt;height:33.75pt" o:ole="">
            <v:imagedata r:id="rId1312" o:title=""/>
          </v:shape>
          <o:OLEObject Type="Embed" ProgID="Equation.DSMT4" ShapeID="_x0000_i3263" DrawAspect="Content" ObjectID="_1686631348" r:id="rId1313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5EE92CC1" w14:textId="77777777" w:rsidR="00DE4CA1" w:rsidRPr="004D6831" w:rsidRDefault="00DE4CA1" w:rsidP="00DE4CA1">
      <w:pPr>
        <w:spacing w:before="60" w:after="60" w:line="240" w:lineRule="auto"/>
        <w:ind w:left="992"/>
        <w:jc w:val="center"/>
        <w:outlineLvl w:val="0"/>
        <w:rPr>
          <w:rFonts w:ascii="Chu Van An" w:hAnsi="Chu Van An" w:cs="Chu Van An"/>
          <w:b/>
          <w:color w:val="0000FF"/>
          <w:sz w:val="24"/>
          <w:szCs w:val="24"/>
          <w:shd w:val="clear" w:color="auto" w:fill="00FF00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3266CB3F" w14:textId="77777777" w:rsidR="00DE4CA1" w:rsidRPr="004D6831" w:rsidRDefault="00DE4CA1" w:rsidP="00DE4CA1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shd w:val="clear" w:color="auto" w:fill="00FF00"/>
        </w:rPr>
      </w:pPr>
      <w:r w:rsidRPr="004D6831">
        <w:rPr>
          <w:rFonts w:ascii="Chu Van An" w:hAnsi="Chu Van An" w:cs="Chu Van An"/>
          <w:b/>
          <w:sz w:val="24"/>
          <w:szCs w:val="24"/>
        </w:rPr>
        <w:t>Chọn A</w:t>
      </w:r>
    </w:p>
    <w:p w14:paraId="2C8FEF47" w14:textId="77777777" w:rsidR="00DE4CA1" w:rsidRPr="004D6831" w:rsidRDefault="00DE4CA1" w:rsidP="00DE4CA1">
      <w:pPr>
        <w:spacing w:line="240" w:lineRule="auto"/>
        <w:ind w:left="992" w:firstLine="1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Vẽ hình bình hành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720" w:dyaOrig="270" w14:anchorId="4D3E31F6">
          <v:shape id="_x0000_i3264" type="#_x0000_t75" style="width:36pt;height:13.5pt" o:ole="">
            <v:imagedata r:id="rId1314" o:title=""/>
          </v:shape>
          <o:OLEObject Type="Embed" ProgID="Equation.DSMT4" ShapeID="_x0000_i3264" DrawAspect="Content" ObjectID="_1686631349" r:id="rId1315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28DB43E5" w14:textId="1E13E2DB" w:rsidR="00DE4CA1" w:rsidRPr="004D6831" w:rsidRDefault="00DE4CA1" w:rsidP="00DE4CA1">
      <w:pPr>
        <w:spacing w:line="240" w:lineRule="auto"/>
        <w:ind w:left="992" w:firstLine="284"/>
        <w:jc w:val="center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660F7D3C" wp14:editId="496529E5">
            <wp:extent cx="2114550" cy="1233488"/>
            <wp:effectExtent l="0" t="0" r="0" b="5080"/>
            <wp:docPr id="489" name="Picture 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9960" cy="1236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C87E81" w14:textId="77777777" w:rsidR="00DE4CA1" w:rsidRPr="004D6831" w:rsidRDefault="00DE4CA1" w:rsidP="00DE4CA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Xét tam giác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70" w14:anchorId="7B4462F3">
          <v:shape id="_x0000_i3266" type="#_x0000_t75" style="width:27.75pt;height:13.5pt" o:ole="">
            <v:imagedata r:id="rId1317" o:title=""/>
          </v:shape>
          <o:OLEObject Type="Embed" ProgID="Equation.DSMT4" ShapeID="_x0000_i3266" DrawAspect="Content" ObjectID="_1686631350" r:id="rId1318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vuông tại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70" w14:anchorId="099503A9">
          <v:shape id="_x0000_i3267" type="#_x0000_t75" style="width:12pt;height:13.5pt" o:ole="">
            <v:imagedata r:id="rId1319" o:title=""/>
          </v:shape>
          <o:OLEObject Type="Embed" ProgID="Equation.DSMT4" ShapeID="_x0000_i3267" DrawAspect="Content" ObjectID="_1686631351" r:id="rId1320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có: </w:t>
      </w:r>
      <w:r w:rsidRPr="004D6831">
        <w:rPr>
          <w:rFonts w:ascii="Chu Van An" w:eastAsia="Times New Roman" w:hAnsi="Chu Van An" w:cs="Chu Van An"/>
          <w:position w:val="-8"/>
          <w:sz w:val="24"/>
          <w:szCs w:val="24"/>
        </w:rPr>
        <w:object w:dxaOrig="3570" w:dyaOrig="405" w14:anchorId="34BA15C7">
          <v:shape id="_x0000_i3268" type="#_x0000_t75" style="width:178.5pt;height:20.25pt" o:ole="">
            <v:imagedata r:id="rId1321" o:title=""/>
          </v:shape>
          <o:OLEObject Type="Embed" ProgID="Equation.DSMT4" ShapeID="_x0000_i3268" DrawAspect="Content" ObjectID="_1686631352" r:id="rId1322"/>
        </w:object>
      </w:r>
    </w:p>
    <w:p w14:paraId="6CAA24A7" w14:textId="77777777" w:rsidR="00DE4CA1" w:rsidRPr="004D6831" w:rsidRDefault="00DE4CA1" w:rsidP="00DE4CA1">
      <w:pPr>
        <w:spacing w:line="240" w:lineRule="auto"/>
        <w:ind w:left="992" w:firstLine="284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sz w:val="24"/>
          <w:szCs w:val="24"/>
        </w:rPr>
        <w:t xml:space="preserve">Lại có: </w:t>
      </w:r>
      <w:r w:rsidRPr="004D6831">
        <w:rPr>
          <w:rFonts w:ascii="Chu Van An" w:eastAsia="Times New Roman" w:hAnsi="Chu Van An" w:cs="Chu Van An"/>
          <w:position w:val="-18"/>
          <w:sz w:val="24"/>
          <w:szCs w:val="24"/>
        </w:rPr>
        <w:object w:dxaOrig="2265" w:dyaOrig="480" w14:anchorId="61E253A6">
          <v:shape id="_x0000_i3269" type="#_x0000_t75" style="width:113.25pt;height:24pt" o:ole="">
            <v:imagedata r:id="rId1323" o:title=""/>
          </v:shape>
          <o:OLEObject Type="Embed" ProgID="Equation.DSMT4" ShapeID="_x0000_i3269" DrawAspect="Content" ObjectID="_1686631353" r:id="rId1324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564D1C5E" w14:textId="77777777" w:rsidR="00DE4CA1" w:rsidRPr="004D6831" w:rsidRDefault="00DE4CA1" w:rsidP="00DE4CA1">
      <w:pPr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4D6831">
        <w:rPr>
          <w:rFonts w:ascii="Chu Van An" w:eastAsia="Calibri" w:hAnsi="Chu Van An" w:cs="Chu Van An"/>
          <w:b/>
          <w:color w:val="FF00FF"/>
          <w:sz w:val="24"/>
          <w:szCs w:val="24"/>
          <w:lang w:val="fr-FR"/>
        </w:rPr>
        <w:t xml:space="preserve">  </w:t>
      </w:r>
      <w:r w:rsidRPr="004D6831">
        <w:rPr>
          <w:rFonts w:ascii="Chu Van An" w:hAnsi="Chu Van An" w:cs="Chu Van An"/>
          <w:sz w:val="24"/>
          <w:szCs w:val="24"/>
        </w:rPr>
        <w:t xml:space="preserve">Cho lục giác đều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1035" w:dyaOrig="270" w14:anchorId="42AFF7C6">
          <v:shape id="_x0000_i3270" type="#_x0000_t75" style="width:51.75pt;height:13.5pt" o:ole="">
            <v:imagedata r:id="rId1325" o:title=""/>
          </v:shape>
          <o:OLEObject Type="Embed" ProgID="Equation.DSMT4" ShapeID="_x0000_i3270" DrawAspect="Content" ObjectID="_1686631354" r:id="rId1326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tâm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70" w14:anchorId="73C1330E">
          <v:shape id="_x0000_i3271" type="#_x0000_t75" style="width:12pt;height:13.5pt" o:ole="">
            <v:imagedata r:id="rId1327" o:title=""/>
          </v:shape>
          <o:OLEObject Type="Embed" ProgID="Equation.DSMT4" ShapeID="_x0000_i3271" DrawAspect="Content" ObjectID="_1686631355" r:id="rId1328"/>
        </w:object>
      </w:r>
      <w:r w:rsidRPr="004D6831">
        <w:rPr>
          <w:rFonts w:ascii="Chu Van An" w:hAnsi="Chu Van An" w:cs="Chu Van An"/>
          <w:sz w:val="24"/>
          <w:szCs w:val="24"/>
        </w:rPr>
        <w:t xml:space="preserve">. Ba vectơ bằng vectơ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375" w:dyaOrig="330" w14:anchorId="55D08EE7">
          <v:shape id="_x0000_i3272" type="#_x0000_t75" style="width:18.75pt;height:16.5pt" o:ole="">
            <v:imagedata r:id="rId1329" o:title=""/>
          </v:shape>
          <o:OLEObject Type="Embed" ProgID="Equation.DSMT4" ShapeID="_x0000_i3272" DrawAspect="Content" ObjectID="_1686631356" r:id="rId1330"/>
        </w:object>
      </w:r>
      <w:r w:rsidRPr="004D6831">
        <w:rPr>
          <w:rFonts w:ascii="Chu Van An" w:hAnsi="Chu Van An" w:cs="Chu Van An"/>
          <w:sz w:val="24"/>
          <w:szCs w:val="24"/>
        </w:rPr>
        <w:t xml:space="preserve"> là</w:t>
      </w:r>
    </w:p>
    <w:p w14:paraId="67462C2B" w14:textId="77777777" w:rsidR="00DE4CA1" w:rsidRPr="004D6831" w:rsidRDefault="00DE4CA1" w:rsidP="00DE4CA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345" w14:anchorId="3D0726A2">
          <v:shape id="_x0000_i3273" type="#_x0000_t75" style="width:20.25pt;height:17.25pt" o:ole="">
            <v:imagedata r:id="rId1331" o:title=""/>
          </v:shape>
          <o:OLEObject Type="Embed" ProgID="Equation.DSMT4" ShapeID="_x0000_i3273" DrawAspect="Content" ObjectID="_1686631357" r:id="rId1332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345" w14:anchorId="5661F236">
          <v:shape id="_x0000_i3274" type="#_x0000_t75" style="width:20.25pt;height:17.25pt" o:ole="">
            <v:imagedata r:id="rId1333" o:title=""/>
          </v:shape>
          <o:OLEObject Type="Embed" ProgID="Equation.DSMT4" ShapeID="_x0000_i3274" DrawAspect="Content" ObjectID="_1686631358" r:id="rId1334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330" w14:anchorId="0695E7E6">
          <v:shape id="_x0000_i3275" type="#_x0000_t75" style="width:20.25pt;height:16.5pt" o:ole="">
            <v:imagedata r:id="rId1335" o:title=""/>
          </v:shape>
          <o:OLEObject Type="Embed" ProgID="Equation.DSMT4" ShapeID="_x0000_i3275" DrawAspect="Content" ObjectID="_1686631359" r:id="rId1336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color w:val="361FE1"/>
          <w:sz w:val="24"/>
          <w:szCs w:val="24"/>
          <w:lang w:val="fr-FR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B.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345" w14:anchorId="3FEE13B5">
          <v:shape id="_x0000_i3276" type="#_x0000_t75" style="width:21pt;height:17.25pt" o:ole="">
            <v:imagedata r:id="rId1337" o:title=""/>
          </v:shape>
          <o:OLEObject Type="Embed" ProgID="Equation.DSMT4" ShapeID="_x0000_i3276" DrawAspect="Content" ObjectID="_1686631360" r:id="rId1338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345" w14:anchorId="2B76E697">
          <v:shape id="_x0000_i3277" type="#_x0000_t75" style="width:21pt;height:17.25pt" o:ole="">
            <v:imagedata r:id="rId1339" o:title=""/>
          </v:shape>
          <o:OLEObject Type="Embed" ProgID="Equation.DSMT4" ShapeID="_x0000_i3277" DrawAspect="Content" ObjectID="_1686631361" r:id="rId1340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330" w14:anchorId="0B78EE8C">
          <v:shape id="_x0000_i3278" type="#_x0000_t75" style="width:21pt;height:16.5pt" o:ole="">
            <v:imagedata r:id="rId1341" o:title=""/>
          </v:shape>
          <o:OLEObject Type="Embed" ProgID="Equation.DSMT4" ShapeID="_x0000_i3278" DrawAspect="Content" ObjectID="_1686631362" r:id="rId1342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color w:val="361FE1"/>
          <w:sz w:val="24"/>
          <w:szCs w:val="24"/>
          <w:lang w:val="fr-FR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345" w14:anchorId="39643379">
          <v:shape id="_x0000_i3279" type="#_x0000_t75" style="width:20.25pt;height:17.25pt" o:ole="">
            <v:imagedata r:id="rId1343" o:title=""/>
          </v:shape>
          <o:OLEObject Type="Embed" ProgID="Equation.DSMT4" ShapeID="_x0000_i3279" DrawAspect="Content" ObjectID="_1686631363" r:id="rId1344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345" w14:anchorId="54176ECA">
          <v:shape id="_x0000_i3280" type="#_x0000_t75" style="width:20.25pt;height:17.25pt" o:ole="">
            <v:imagedata r:id="rId1345" o:title=""/>
          </v:shape>
          <o:OLEObject Type="Embed" ProgID="Equation.DSMT4" ShapeID="_x0000_i3280" DrawAspect="Content" ObjectID="_1686631364" r:id="rId1346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330" w14:anchorId="22022050">
          <v:shape id="_x0000_i3281" type="#_x0000_t75" style="width:21pt;height:16.5pt" o:ole="">
            <v:imagedata r:id="rId1347" o:title=""/>
          </v:shape>
          <o:OLEObject Type="Embed" ProgID="Equation.DSMT4" ShapeID="_x0000_i3281" DrawAspect="Content" ObjectID="_1686631365" r:id="rId1348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  <w:r w:rsidRPr="004D6831">
        <w:rPr>
          <w:rFonts w:ascii="Chu Van An" w:hAnsi="Chu Van An" w:cs="Chu Van An"/>
          <w:color w:val="361FE1"/>
          <w:sz w:val="24"/>
          <w:szCs w:val="24"/>
          <w:lang w:val="fr-FR"/>
        </w:rPr>
        <w:tab/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D</w:t>
      </w:r>
      <w:r w:rsidRPr="004D683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4D6831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330" w14:anchorId="469E6A3D">
          <v:shape id="_x0000_i3282" type="#_x0000_t75" style="width:21pt;height:16.5pt" o:ole="">
            <v:imagedata r:id="rId1349" o:title=""/>
          </v:shape>
          <o:OLEObject Type="Embed" ProgID="Equation.DSMT4" ShapeID="_x0000_i3282" DrawAspect="Content" ObjectID="_1686631366" r:id="rId1350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345" w14:anchorId="465E8372">
          <v:shape id="_x0000_i3283" type="#_x0000_t75" style="width:20.25pt;height:17.25pt" o:ole="">
            <v:imagedata r:id="rId1351" o:title=""/>
          </v:shape>
          <o:OLEObject Type="Embed" ProgID="Equation.DSMT4" ShapeID="_x0000_i3283" DrawAspect="Content" ObjectID="_1686631367" r:id="rId1352"/>
        </w:object>
      </w:r>
      <w:r w:rsidRPr="004D6831">
        <w:rPr>
          <w:rFonts w:ascii="Chu Van An" w:hAnsi="Chu Van An" w:cs="Chu Van An"/>
          <w:sz w:val="24"/>
          <w:szCs w:val="24"/>
        </w:rPr>
        <w:t xml:space="preserve">, </w:t>
      </w:r>
      <w:r w:rsidRPr="004D6831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345" w14:anchorId="32E58BB9">
          <v:shape id="_x0000_i3284" type="#_x0000_t75" style="width:21pt;height:17.25pt" o:ole="">
            <v:imagedata r:id="rId1353" o:title=""/>
          </v:shape>
          <o:OLEObject Type="Embed" ProgID="Equation.DSMT4" ShapeID="_x0000_i3284" DrawAspect="Content" ObjectID="_1686631368" r:id="rId1354"/>
        </w:object>
      </w:r>
      <w:r w:rsidRPr="004D6831">
        <w:rPr>
          <w:rFonts w:ascii="Chu Van An" w:hAnsi="Chu Van An" w:cs="Chu Van An"/>
          <w:sz w:val="24"/>
          <w:szCs w:val="24"/>
        </w:rPr>
        <w:t>.</w:t>
      </w:r>
    </w:p>
    <w:p w14:paraId="0A196EA7" w14:textId="77777777" w:rsidR="00DE4CA1" w:rsidRPr="004D6831" w:rsidRDefault="00DE4CA1" w:rsidP="00DE4CA1">
      <w:pPr>
        <w:spacing w:before="60" w:after="60" w:line="240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0CB6A7E8" w14:textId="77777777" w:rsidR="00DE4CA1" w:rsidRPr="004D6831" w:rsidRDefault="00DE4CA1" w:rsidP="00DE4CA1">
      <w:pPr>
        <w:spacing w:before="60" w:after="6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4D6831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4D683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</w:p>
    <w:p w14:paraId="4B61DDF1" w14:textId="35A0B5C1" w:rsidR="00191A8C" w:rsidRPr="004D6831" w:rsidRDefault="00DE4CA1" w:rsidP="004D6831">
      <w:pPr>
        <w:spacing w:before="60" w:after="60"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4D6831">
        <w:rPr>
          <w:rFonts w:ascii="Chu Van An" w:hAnsi="Chu Van An" w:cs="Chu Van An"/>
          <w:b/>
          <w:noProof/>
          <w:sz w:val="24"/>
          <w:szCs w:val="24"/>
        </w:rPr>
        <w:lastRenderedPageBreak/>
        <w:drawing>
          <wp:inline distT="0" distB="0" distL="0" distR="0" wp14:anchorId="2B2E13D9" wp14:editId="6E99F842">
            <wp:extent cx="1714500" cy="1552575"/>
            <wp:effectExtent l="0" t="0" r="0" b="0"/>
            <wp:docPr id="488" name="Picture 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91A8C" w:rsidRPr="004D6831" w:rsidSect="00F30AA4">
      <w:headerReference w:type="default" r:id="rId1355"/>
      <w:footerReference w:type="default" r:id="rId1356"/>
      <w:pgSz w:w="12240" w:h="15840"/>
      <w:pgMar w:top="851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5EA1A0C" w14:textId="77777777" w:rsidR="00F82D9A" w:rsidRDefault="00F82D9A" w:rsidP="0032639E">
      <w:pPr>
        <w:spacing w:after="0" w:line="240" w:lineRule="auto"/>
      </w:pPr>
      <w:r>
        <w:separator/>
      </w:r>
    </w:p>
  </w:endnote>
  <w:endnote w:type="continuationSeparator" w:id="0">
    <w:p w14:paraId="0939AEAA" w14:textId="77777777" w:rsidR="00F82D9A" w:rsidRDefault="00F82D9A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auto"/>
    <w:pitch w:val="variable"/>
    <w:sig w:usb0="E0002AEF" w:usb1="C0007841" w:usb2="00000009" w:usb3="00000000" w:csb0="000001FF" w:csb1="00000000"/>
  </w:font>
  <w:font w:name="Tw Cen MT">
    <w:charset w:val="00"/>
    <w:family w:val="swiss"/>
    <w:pitch w:val="variable"/>
    <w:sig w:usb0="00000007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Yu Gothic UI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0564F136" w:rsidR="00E62F77" w:rsidRDefault="00E62F77" w:rsidP="0042620E">
    <w:pPr>
      <w:pStyle w:val="Footer"/>
      <w:tabs>
        <w:tab w:val="clear" w:pos="4680"/>
        <w:tab w:val="clear" w:pos="9360"/>
        <w:tab w:val="left" w:pos="6098"/>
      </w:tabs>
    </w:pP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77F95A7E">
              <wp:simplePos x="0" y="0"/>
              <wp:positionH relativeFrom="column">
                <wp:posOffset>3914140</wp:posOffset>
              </wp:positionH>
              <wp:positionV relativeFrom="paragraph">
                <wp:posOffset>67310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74023396" id="Star: 5 Points 161" o:spid="_x0000_s1026" style="position:absolute;margin-left:308.2pt;margin-top:5.3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ZaJI6d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02086EA3">
              <wp:simplePos x="0" y="0"/>
              <wp:positionH relativeFrom="column">
                <wp:posOffset>3683635</wp:posOffset>
              </wp:positionH>
              <wp:positionV relativeFrom="paragraph">
                <wp:posOffset>121920</wp:posOffset>
              </wp:positionV>
              <wp:extent cx="113665" cy="99695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665" cy="9969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046491B" id="Star: 5 Points 159" o:spid="_x0000_s1026" style="position:absolute;margin-left:290.05pt;margin-top:9.6pt;width:8.95pt;height:7.8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66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" path="m,38080r43416,l56833,,70249,38080r43416,l78540,61615,91957,99695,56833,76160,21708,99695,35125,61615,,38080xe" fillcolor="yellow" strokecolor="#4d6d1e [1604]" strokeweight="1.25pt">
              <v:path arrowok="t" o:connecttype="custom" o:connectlocs="0,38080;43416,38080;56833,0;70249,38080;113665,38080;78540,61615;91957,99695;56833,76160;21708,99695;35125,61615;0,38080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3B48E541">
              <wp:simplePos x="0" y="0"/>
              <wp:positionH relativeFrom="column">
                <wp:posOffset>4119245</wp:posOffset>
              </wp:positionH>
              <wp:positionV relativeFrom="paragraph">
                <wp:posOffset>28970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7787F7A" id="Star: 5 Points 160" o:spid="_x0000_s1026" style="position:absolute;margin-left:324.35pt;margin-top:2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180C73B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28C6637D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C1FA383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7C4A1E2A" id="Oval 54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M9xX6KYCAADG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730FBB35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4FF2E7AB" id="Rectangle: Rounded Corners 50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68B13600" id="Rectangle: Rounded Corners 49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 </w:t>
        </w:r>
        <w:r>
          <w:rPr>
            <w:rFonts w:ascii="Cambria Math" w:hAnsi="Cambria Math"/>
            <w:b/>
            <w:bCs/>
            <w:noProof/>
            <w:color w:val="0000CC"/>
            <w:sz w:val="28"/>
            <w:szCs w:val="28"/>
          </w:rPr>
          <w:t>◈</w:t>
        </w:r>
        <w:r>
          <w:rPr>
            <w:b/>
            <w:bCs/>
            <w:noProof/>
            <w:color w:val="0000CC"/>
            <w:sz w:val="28"/>
            <w:szCs w:val="28"/>
          </w:rPr>
          <w:t xml:space="preserve"> - Zalo 0774860155- chia s</w:t>
        </w:r>
        <w:r>
          <w:rPr>
            <w:rFonts w:ascii="Calibri" w:hAnsi="Calibri" w:cs="Calibri"/>
            <w:b/>
            <w:bCs/>
            <w:noProof/>
            <w:color w:val="0000CC"/>
            <w:sz w:val="28"/>
            <w:szCs w:val="28"/>
          </w:rPr>
          <w:t>ẻ file word</w:t>
        </w:r>
      </w:sdtContent>
    </w:sdt>
    <w:r>
      <w:rPr>
        <w:noProof/>
      </w:rPr>
      <w:tab/>
    </w:r>
  </w:p>
  <w:p w14:paraId="0D2113BD" w14:textId="05249CCC" w:rsidR="00E62F77" w:rsidRDefault="00E62F77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ECA792" w14:textId="77777777" w:rsidR="00F82D9A" w:rsidRDefault="00F82D9A" w:rsidP="0032639E">
      <w:pPr>
        <w:spacing w:after="0" w:line="240" w:lineRule="auto"/>
      </w:pPr>
      <w:r>
        <w:separator/>
      </w:r>
    </w:p>
  </w:footnote>
  <w:footnote w:type="continuationSeparator" w:id="0">
    <w:p w14:paraId="0D773D76" w14:textId="77777777" w:rsidR="00F82D9A" w:rsidRDefault="00F82D9A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32518BF5" w:rsidR="00E62F77" w:rsidRDefault="00E62F77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1A24D6C4">
              <wp:simplePos x="0" y="0"/>
              <wp:positionH relativeFrom="column">
                <wp:posOffset>2755127</wp:posOffset>
              </wp:positionH>
              <wp:positionV relativeFrom="paragraph">
                <wp:posOffset>-23495</wp:posOffset>
              </wp:positionV>
              <wp:extent cx="2865755" cy="292415"/>
              <wp:effectExtent l="0" t="0" r="0" b="0"/>
              <wp:wrapNone/>
              <wp:docPr id="6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9241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26F91F77" w:rsidR="00E62F77" w:rsidRDefault="00E62F77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10 mức 7+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166" type="#_x0000_t202" style="position:absolute;left:0;text-align:left;margin-left:216.95pt;margin-top:-1.85pt;width:225.65pt;height:2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" filled="f" stroked="f">
              <v:textbox>
                <w:txbxContent>
                  <w:p w14:paraId="14E159D7" w14:textId="26F91F77" w:rsidR="00E62F77" w:rsidRDefault="00E62F77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10 mức 7+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5486F205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20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21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22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23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24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5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6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E62F77" w:rsidRDefault="00E62F77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27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28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29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30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1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7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1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2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3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4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5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E62F77" w:rsidRDefault="00E62F77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62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67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">
              <v:group id="Group 22" o:spid="_x0000_s1168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group id="Group 2" o:spid="_x0000_s1169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<v:group id="Group 27" o:spid="_x0000_s1170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<v:group id="Group 29" o:spid="_x0000_s1171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    <v:shape id="Diagonal Stripe 40" o:spid="_x0000_s1172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73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174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175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176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77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78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79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<v:roundrect id="Rectangle: Rounded Corners 38" o:spid="_x0000_s1180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181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182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" fillcolor="#eefed2" stroked="f" strokeweight="1.25pt"/>
                  </v:group>
                  <v:shape id="_x0000_s1183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SKr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NhnsLfl/gD5PoXAAD//wMAUEsBAi0AFAAGAAgAAAAhANvh9svuAAAAhQEAABMAAAAAAAAAAAAA&#10;AAAAAAAAAFtDb250ZW50X1R5cGVzXS54bWxQSwECLQAUAAYACAAAACEAWvQsW78AAAAVAQAACwAA&#10;AAAAAAAAAAAAAAAfAQAAX3JlbHMvLnJlbHNQSwECLQAUAAYACAAAACEAckkiq8MAAADbAAAADwAA&#10;AAAAAAAAAAAAAAAHAgAAZHJzL2Rvd25yZXYueG1sUEsFBgAAAAADAAMAtwAAAPcCAAAAAA==&#10;" filled="f" stroked="f">
                    <v:textbox>
                      <w:txbxContent>
                        <w:p w14:paraId="43FB5602" w14:textId="77777777" w:rsidR="00E62F77" w:rsidRDefault="00E62F77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84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group id="Group 6" o:spid="_x0000_s1185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">
                    <v:group id="Group 8" o:spid="_x0000_s1186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    <v:shape id="Diagonal Stripe 19" o:spid="_x0000_s1187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188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6sYxAAAANsAAAAPAAAAZHJzL2Rvd25yZXYueG1sRI9Ba8JA&#10;FITvBf/D8gRvdaOF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PH7qxjEAAAA2wAAAA8A&#10;AAAAAAAAAAAAAAAABwIAAGRycy9kb3ducmV2LnhtbFBLBQYAAAAAAwADALcAAAD4AgAAAAA=&#10;" fillcolor="#9acd4c [3204]" strokecolor="#dfebf4 [664]" strokeweight="1.25pt"/>
                      <v:roundrect id="Rectangle: Rounded Corners 21" o:spid="_x0000_s1189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" fillcolor="yellow" strokecolor="#dfebf4 [664]" strokeweight="1.25pt"/>
                      <v:roundrect id="Rectangle: Rounded Corners 22" o:spid="_x0000_s1190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" fillcolor="#00c" strokecolor="#dfebf4 [664]" strokeweight="1.25pt"/>
                      <v:shape id="Star: 5 Points 24" o:spid="_x0000_s1191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192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193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194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    <v:roundrect id="Rectangle: Rounded Corners 17" o:spid="_x0000_s1195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" fillcolor="#00c" stroked="f" strokeweight="1.25pt"/>
                      <v:roundrect id="Rectangle: Rounded Corners 18" o:spid="_x0000_s1196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" fillcolor="#feffd5" stroked="f" strokeweight="1.25pt"/>
                    </v:group>
                    <v:roundrect id="Rectangle: Rounded Corners 16" o:spid="_x0000_s1197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" fillcolor="#ffc000" stroked="f" strokeweight="1.25pt"/>
                    <v:roundrect id="Rectangle: Rounded Corners 14" o:spid="_x0000_s1198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" fillcolor="#eefed2" stroked="f" strokeweight="1.25pt"/>
                  </v:group>
                  <v:rect id="Rectangle 7" o:spid="_x0000_s1199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" filled="f" stroked="f">
                    <v:textbox>
                      <w:txbxContent>
                        <w:p w14:paraId="7C4D95BD" w14:textId="5326EDE9" w:rsidR="00E62F77" w:rsidRDefault="00E62F77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200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" fillcolor="#ffc000" strokecolor="#00c" strokeweight="1.25pt"/>
                <v:roundrect id="Rectangle: Rounded Corners 5" o:spid="_x0000_s1201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02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9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E62F77" w:rsidRPr="009E41A3" w:rsidRDefault="00E62F77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203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5Nk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1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ng5Nk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E62F77" w:rsidRPr="009E41A3" w:rsidRDefault="00E62F77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6DA5937D" id="Oval 53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gbGeWKYCAADG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68047B"/>
    <w:multiLevelType w:val="hybridMultilevel"/>
    <w:tmpl w:val="F4C4CD14"/>
    <w:lvl w:ilvl="0" w:tplc="8A3205C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7F5624"/>
    <w:multiLevelType w:val="hybridMultilevel"/>
    <w:tmpl w:val="F4203A4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D04877"/>
    <w:multiLevelType w:val="hybridMultilevel"/>
    <w:tmpl w:val="7824626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879A93D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75759B"/>
    <w:multiLevelType w:val="hybridMultilevel"/>
    <w:tmpl w:val="3B883D8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43276C3"/>
    <w:multiLevelType w:val="hybridMultilevel"/>
    <w:tmpl w:val="4198DFD6"/>
    <w:lvl w:ilvl="0" w:tplc="8A3205C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AE87272"/>
    <w:multiLevelType w:val="hybridMultilevel"/>
    <w:tmpl w:val="3DAEBF54"/>
    <w:lvl w:ilvl="0" w:tplc="BC8E16BE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E5E4686"/>
    <w:multiLevelType w:val="hybridMultilevel"/>
    <w:tmpl w:val="AC8E5A6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879A93D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6B64479"/>
    <w:multiLevelType w:val="hybridMultilevel"/>
    <w:tmpl w:val="074EABE4"/>
    <w:lvl w:ilvl="0" w:tplc="A178F00A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C0D266C"/>
    <w:multiLevelType w:val="hybridMultilevel"/>
    <w:tmpl w:val="72942842"/>
    <w:lvl w:ilvl="0" w:tplc="F4DE74DA">
      <w:start w:val="1"/>
      <w:numFmt w:val="bullet"/>
      <w:lvlText w:val=""/>
      <w:lvlJc w:val="left"/>
      <w:pPr>
        <w:ind w:left="1496" w:hanging="360"/>
      </w:pPr>
      <w:rPr>
        <w:rFonts w:ascii="Symbol" w:hAnsi="Symbol" w:cs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2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56" w:hanging="360"/>
      </w:pPr>
      <w:rPr>
        <w:rFonts w:ascii="Wingdings" w:hAnsi="Wingdings" w:hint="default"/>
      </w:rPr>
    </w:lvl>
  </w:abstractNum>
  <w:abstractNum w:abstractNumId="9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439229C"/>
    <w:multiLevelType w:val="hybridMultilevel"/>
    <w:tmpl w:val="FD068B2E"/>
    <w:lvl w:ilvl="0" w:tplc="F4DE74DA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67B4798"/>
    <w:multiLevelType w:val="hybridMultilevel"/>
    <w:tmpl w:val="AB0C57D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373C2B15"/>
    <w:multiLevelType w:val="hybridMultilevel"/>
    <w:tmpl w:val="B8900A44"/>
    <w:lvl w:ilvl="0" w:tplc="BC8E16BE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ABD3091"/>
    <w:multiLevelType w:val="hybridMultilevel"/>
    <w:tmpl w:val="DF74273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4D27986"/>
    <w:multiLevelType w:val="hybridMultilevel"/>
    <w:tmpl w:val="CA8E509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73C1931"/>
    <w:multiLevelType w:val="hybridMultilevel"/>
    <w:tmpl w:val="8B5A70E2"/>
    <w:lvl w:ilvl="0" w:tplc="10D404BE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BFF3994"/>
    <w:multiLevelType w:val="hybridMultilevel"/>
    <w:tmpl w:val="644A03D4"/>
    <w:lvl w:ilvl="0" w:tplc="4AA4C294">
      <w:start w:val="1"/>
      <w:numFmt w:val="decimal"/>
      <w:lvlText w:val="%1."/>
      <w:lvlJc w:val="left"/>
      <w:pPr>
        <w:ind w:left="720" w:hanging="360"/>
      </w:pPr>
      <w:rPr>
        <w:b/>
        <w:bCs/>
        <w:color w:val="0000CC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EB40C30"/>
    <w:multiLevelType w:val="hybridMultilevel"/>
    <w:tmpl w:val="8B9C65F6"/>
    <w:lvl w:ilvl="0" w:tplc="04090001">
      <w:start w:val="1"/>
      <w:numFmt w:val="bullet"/>
      <w:lvlText w:val=""/>
      <w:lvlJc w:val="left"/>
      <w:pPr>
        <w:ind w:left="144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9" w:hanging="360"/>
      </w:pPr>
      <w:rPr>
        <w:rFonts w:ascii="Wingdings" w:hAnsi="Wingdings" w:hint="default"/>
      </w:rPr>
    </w:lvl>
  </w:abstractNum>
  <w:abstractNum w:abstractNumId="18" w15:restartNumberingAfterBreak="0">
    <w:nsid w:val="53AA6F15"/>
    <w:multiLevelType w:val="hybridMultilevel"/>
    <w:tmpl w:val="AE1ABE44"/>
    <w:lvl w:ilvl="0" w:tplc="F4DE74DA">
      <w:start w:val="1"/>
      <w:numFmt w:val="bullet"/>
      <w:lvlText w:val=""/>
      <w:lvlJc w:val="left"/>
      <w:pPr>
        <w:ind w:left="1440" w:hanging="360"/>
      </w:pPr>
      <w:rPr>
        <w:rFonts w:ascii="Symbol" w:hAnsi="Symbol" w:cs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54FB5DD0"/>
    <w:multiLevelType w:val="hybridMultilevel"/>
    <w:tmpl w:val="9EBAF58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AEE18CA"/>
    <w:multiLevelType w:val="hybridMultilevel"/>
    <w:tmpl w:val="082E47DC"/>
    <w:lvl w:ilvl="0" w:tplc="0F3CCB4A">
      <w:start w:val="1"/>
      <w:numFmt w:val="decimal"/>
      <w:lvlRestart w:val="0"/>
      <w:lvlText w:val="Câu %1:"/>
      <w:lvlJc w:val="left"/>
      <w:pPr>
        <w:ind w:left="171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2" w15:restartNumberingAfterBreak="0">
    <w:nsid w:val="64695C89"/>
    <w:multiLevelType w:val="hybridMultilevel"/>
    <w:tmpl w:val="93469108"/>
    <w:lvl w:ilvl="0" w:tplc="879A93D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652A4B56"/>
    <w:multiLevelType w:val="hybridMultilevel"/>
    <w:tmpl w:val="3E2476BA"/>
    <w:lvl w:ilvl="0" w:tplc="076AD1A2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7D6431F"/>
    <w:multiLevelType w:val="hybridMultilevel"/>
    <w:tmpl w:val="8C52B35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86C4116"/>
    <w:multiLevelType w:val="hybridMultilevel"/>
    <w:tmpl w:val="71564A6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EF507CA"/>
    <w:multiLevelType w:val="hybridMultilevel"/>
    <w:tmpl w:val="66FC6146"/>
    <w:lvl w:ilvl="0" w:tplc="BC8E16BE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07A591E"/>
    <w:multiLevelType w:val="hybridMultilevel"/>
    <w:tmpl w:val="5BE283B4"/>
    <w:lvl w:ilvl="0" w:tplc="F4DE74DA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1DD6CB1"/>
    <w:multiLevelType w:val="hybridMultilevel"/>
    <w:tmpl w:val="C7D27A36"/>
    <w:lvl w:ilvl="0" w:tplc="F4DE74DA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46C1911"/>
    <w:multiLevelType w:val="hybridMultilevel"/>
    <w:tmpl w:val="B58643A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4D5681E"/>
    <w:multiLevelType w:val="hybridMultilevel"/>
    <w:tmpl w:val="155E1C3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89C3E74"/>
    <w:multiLevelType w:val="hybridMultilevel"/>
    <w:tmpl w:val="6D421D6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BAD00AD"/>
    <w:multiLevelType w:val="hybridMultilevel"/>
    <w:tmpl w:val="0338CAEE"/>
    <w:lvl w:ilvl="0" w:tplc="8A3205C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20"/>
  </w:num>
  <w:num w:numId="3">
    <w:abstractNumId w:val="28"/>
  </w:num>
  <w:num w:numId="4">
    <w:abstractNumId w:val="16"/>
  </w:num>
  <w:num w:numId="5">
    <w:abstractNumId w:val="6"/>
  </w:num>
  <w:num w:numId="6">
    <w:abstractNumId w:val="22"/>
  </w:num>
  <w:num w:numId="7">
    <w:abstractNumId w:val="2"/>
  </w:num>
  <w:num w:numId="8">
    <w:abstractNumId w:val="11"/>
  </w:num>
  <w:num w:numId="9">
    <w:abstractNumId w:val="17"/>
  </w:num>
  <w:num w:numId="10">
    <w:abstractNumId w:val="21"/>
  </w:num>
  <w:num w:numId="11">
    <w:abstractNumId w:val="3"/>
  </w:num>
  <w:num w:numId="12">
    <w:abstractNumId w:val="1"/>
  </w:num>
  <w:num w:numId="13">
    <w:abstractNumId w:val="25"/>
  </w:num>
  <w:num w:numId="14">
    <w:abstractNumId w:val="14"/>
  </w:num>
  <w:num w:numId="15">
    <w:abstractNumId w:val="13"/>
  </w:num>
  <w:num w:numId="16">
    <w:abstractNumId w:val="10"/>
  </w:num>
  <w:num w:numId="17">
    <w:abstractNumId w:val="12"/>
  </w:num>
  <w:num w:numId="18">
    <w:abstractNumId w:val="8"/>
  </w:num>
  <w:num w:numId="19">
    <w:abstractNumId w:val="26"/>
  </w:num>
  <w:num w:numId="20">
    <w:abstractNumId w:val="5"/>
  </w:num>
  <w:num w:numId="21">
    <w:abstractNumId w:val="31"/>
  </w:num>
  <w:num w:numId="22">
    <w:abstractNumId w:val="29"/>
  </w:num>
  <w:num w:numId="23">
    <w:abstractNumId w:val="18"/>
  </w:num>
  <w:num w:numId="24">
    <w:abstractNumId w:val="32"/>
  </w:num>
  <w:num w:numId="25">
    <w:abstractNumId w:val="30"/>
  </w:num>
  <w:num w:numId="26">
    <w:abstractNumId w:val="27"/>
  </w:num>
  <w:num w:numId="27">
    <w:abstractNumId w:val="0"/>
  </w:num>
  <w:num w:numId="28">
    <w:abstractNumId w:val="24"/>
  </w:num>
  <w:num w:numId="29">
    <w:abstractNumId w:val="4"/>
  </w:num>
  <w:num w:numId="30">
    <w:abstractNumId w:val="19"/>
  </w:num>
  <w:num w:numId="31">
    <w:abstractNumId w:val="15"/>
  </w:num>
  <w:num w:numId="32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0"/>
    <w:lvlOverride w:ilvl="0">
      <w:startOverride w:val="2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23"/>
  </w:num>
  <w:num w:numId="35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7"/>
  </w:num>
  <w:num w:numId="3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1065C"/>
    <w:rsid w:val="00012285"/>
    <w:rsid w:val="00036442"/>
    <w:rsid w:val="00050372"/>
    <w:rsid w:val="0005310E"/>
    <w:rsid w:val="00057062"/>
    <w:rsid w:val="00070B1B"/>
    <w:rsid w:val="00073AE8"/>
    <w:rsid w:val="000755B3"/>
    <w:rsid w:val="0008134E"/>
    <w:rsid w:val="00084F36"/>
    <w:rsid w:val="00085E7E"/>
    <w:rsid w:val="0008778F"/>
    <w:rsid w:val="0009414F"/>
    <w:rsid w:val="000A6C98"/>
    <w:rsid w:val="000B116E"/>
    <w:rsid w:val="000C2A43"/>
    <w:rsid w:val="000C4040"/>
    <w:rsid w:val="000D2819"/>
    <w:rsid w:val="000D41F8"/>
    <w:rsid w:val="000E1D60"/>
    <w:rsid w:val="000F45E1"/>
    <w:rsid w:val="00107110"/>
    <w:rsid w:val="00115773"/>
    <w:rsid w:val="00122502"/>
    <w:rsid w:val="00131218"/>
    <w:rsid w:val="001468DF"/>
    <w:rsid w:val="0015526B"/>
    <w:rsid w:val="001611D6"/>
    <w:rsid w:val="00162692"/>
    <w:rsid w:val="0016598F"/>
    <w:rsid w:val="001748AA"/>
    <w:rsid w:val="00182E86"/>
    <w:rsid w:val="00190F37"/>
    <w:rsid w:val="00191A8C"/>
    <w:rsid w:val="001949E3"/>
    <w:rsid w:val="00195FF0"/>
    <w:rsid w:val="001A32EA"/>
    <w:rsid w:val="001A35F4"/>
    <w:rsid w:val="001B178C"/>
    <w:rsid w:val="001C48BD"/>
    <w:rsid w:val="001D2839"/>
    <w:rsid w:val="001E2801"/>
    <w:rsid w:val="001E656A"/>
    <w:rsid w:val="001F1853"/>
    <w:rsid w:val="00206438"/>
    <w:rsid w:val="0022322B"/>
    <w:rsid w:val="0022788A"/>
    <w:rsid w:val="00232977"/>
    <w:rsid w:val="00232A8D"/>
    <w:rsid w:val="0025282B"/>
    <w:rsid w:val="0028087F"/>
    <w:rsid w:val="002B1042"/>
    <w:rsid w:val="002D1A12"/>
    <w:rsid w:val="002E5BA3"/>
    <w:rsid w:val="002F0399"/>
    <w:rsid w:val="00300E04"/>
    <w:rsid w:val="00301A14"/>
    <w:rsid w:val="003051AA"/>
    <w:rsid w:val="003239E8"/>
    <w:rsid w:val="0032639E"/>
    <w:rsid w:val="00330683"/>
    <w:rsid w:val="00373D4D"/>
    <w:rsid w:val="00385CB0"/>
    <w:rsid w:val="003947A9"/>
    <w:rsid w:val="00396E63"/>
    <w:rsid w:val="003A077F"/>
    <w:rsid w:val="003C3335"/>
    <w:rsid w:val="003C5D82"/>
    <w:rsid w:val="003D0C7F"/>
    <w:rsid w:val="003D49A2"/>
    <w:rsid w:val="003F5E66"/>
    <w:rsid w:val="004219D4"/>
    <w:rsid w:val="0042620E"/>
    <w:rsid w:val="00432F49"/>
    <w:rsid w:val="00433B15"/>
    <w:rsid w:val="00440247"/>
    <w:rsid w:val="0044425E"/>
    <w:rsid w:val="0045474F"/>
    <w:rsid w:val="00460B37"/>
    <w:rsid w:val="0046180A"/>
    <w:rsid w:val="004A24A4"/>
    <w:rsid w:val="004B3B60"/>
    <w:rsid w:val="004C232E"/>
    <w:rsid w:val="004C3B41"/>
    <w:rsid w:val="004C56B6"/>
    <w:rsid w:val="004D6831"/>
    <w:rsid w:val="004E63D1"/>
    <w:rsid w:val="004F4E04"/>
    <w:rsid w:val="00501A08"/>
    <w:rsid w:val="00535B2E"/>
    <w:rsid w:val="005436FA"/>
    <w:rsid w:val="00543F89"/>
    <w:rsid w:val="00547EDE"/>
    <w:rsid w:val="00560476"/>
    <w:rsid w:val="0056504D"/>
    <w:rsid w:val="0058239D"/>
    <w:rsid w:val="00585611"/>
    <w:rsid w:val="00591202"/>
    <w:rsid w:val="00596419"/>
    <w:rsid w:val="005A1C22"/>
    <w:rsid w:val="005B0852"/>
    <w:rsid w:val="005B299F"/>
    <w:rsid w:val="005B2EC9"/>
    <w:rsid w:val="005C3816"/>
    <w:rsid w:val="005D1DCD"/>
    <w:rsid w:val="005D4E83"/>
    <w:rsid w:val="005D55D0"/>
    <w:rsid w:val="005D5C65"/>
    <w:rsid w:val="005E6A8D"/>
    <w:rsid w:val="005F6A01"/>
    <w:rsid w:val="00601FAE"/>
    <w:rsid w:val="00630D02"/>
    <w:rsid w:val="00631BA7"/>
    <w:rsid w:val="00654DBE"/>
    <w:rsid w:val="00661AB0"/>
    <w:rsid w:val="006638C8"/>
    <w:rsid w:val="006804BC"/>
    <w:rsid w:val="00683573"/>
    <w:rsid w:val="00697065"/>
    <w:rsid w:val="006A059C"/>
    <w:rsid w:val="006A4235"/>
    <w:rsid w:val="006B3829"/>
    <w:rsid w:val="006C1AEE"/>
    <w:rsid w:val="006C6B00"/>
    <w:rsid w:val="006E06CC"/>
    <w:rsid w:val="006E6CDF"/>
    <w:rsid w:val="006F01C1"/>
    <w:rsid w:val="006F1E6C"/>
    <w:rsid w:val="006F40AB"/>
    <w:rsid w:val="00701B04"/>
    <w:rsid w:val="007117B6"/>
    <w:rsid w:val="00713C79"/>
    <w:rsid w:val="007303C3"/>
    <w:rsid w:val="0073482F"/>
    <w:rsid w:val="00744188"/>
    <w:rsid w:val="00751B81"/>
    <w:rsid w:val="00751DEA"/>
    <w:rsid w:val="00761AFE"/>
    <w:rsid w:val="00766F59"/>
    <w:rsid w:val="00776B60"/>
    <w:rsid w:val="00787980"/>
    <w:rsid w:val="0079191C"/>
    <w:rsid w:val="0079343A"/>
    <w:rsid w:val="007960DB"/>
    <w:rsid w:val="00797DA4"/>
    <w:rsid w:val="007A423D"/>
    <w:rsid w:val="007C4797"/>
    <w:rsid w:val="007D24F5"/>
    <w:rsid w:val="007E00ED"/>
    <w:rsid w:val="007E6452"/>
    <w:rsid w:val="007F3458"/>
    <w:rsid w:val="007F3815"/>
    <w:rsid w:val="007F5E58"/>
    <w:rsid w:val="008172CE"/>
    <w:rsid w:val="008253CA"/>
    <w:rsid w:val="008331AF"/>
    <w:rsid w:val="00833726"/>
    <w:rsid w:val="00843A05"/>
    <w:rsid w:val="00845352"/>
    <w:rsid w:val="00845A73"/>
    <w:rsid w:val="00854341"/>
    <w:rsid w:val="00860D7E"/>
    <w:rsid w:val="00863642"/>
    <w:rsid w:val="00872719"/>
    <w:rsid w:val="00874550"/>
    <w:rsid w:val="008856C9"/>
    <w:rsid w:val="00892566"/>
    <w:rsid w:val="008A1761"/>
    <w:rsid w:val="008A36A9"/>
    <w:rsid w:val="008A56A4"/>
    <w:rsid w:val="008B1831"/>
    <w:rsid w:val="008B5049"/>
    <w:rsid w:val="008D33CD"/>
    <w:rsid w:val="008D61F0"/>
    <w:rsid w:val="008E6BD9"/>
    <w:rsid w:val="008F22EB"/>
    <w:rsid w:val="009105B6"/>
    <w:rsid w:val="00921881"/>
    <w:rsid w:val="00937568"/>
    <w:rsid w:val="00944EE0"/>
    <w:rsid w:val="00944F27"/>
    <w:rsid w:val="00952A8E"/>
    <w:rsid w:val="00957579"/>
    <w:rsid w:val="009619AC"/>
    <w:rsid w:val="00993994"/>
    <w:rsid w:val="009A633C"/>
    <w:rsid w:val="009B4CE0"/>
    <w:rsid w:val="009C3151"/>
    <w:rsid w:val="009C640E"/>
    <w:rsid w:val="009E41A3"/>
    <w:rsid w:val="00A028EA"/>
    <w:rsid w:val="00A0396E"/>
    <w:rsid w:val="00A257A5"/>
    <w:rsid w:val="00A3698B"/>
    <w:rsid w:val="00A4075B"/>
    <w:rsid w:val="00A544BD"/>
    <w:rsid w:val="00A7301D"/>
    <w:rsid w:val="00A7693D"/>
    <w:rsid w:val="00A93EBB"/>
    <w:rsid w:val="00A96342"/>
    <w:rsid w:val="00A97B6C"/>
    <w:rsid w:val="00AE2F62"/>
    <w:rsid w:val="00AF24C9"/>
    <w:rsid w:val="00B07CD6"/>
    <w:rsid w:val="00B1733D"/>
    <w:rsid w:val="00B36478"/>
    <w:rsid w:val="00B40FE1"/>
    <w:rsid w:val="00B50701"/>
    <w:rsid w:val="00B52447"/>
    <w:rsid w:val="00B619A8"/>
    <w:rsid w:val="00B64C6F"/>
    <w:rsid w:val="00B73CA2"/>
    <w:rsid w:val="00B85846"/>
    <w:rsid w:val="00B92A5C"/>
    <w:rsid w:val="00BA551F"/>
    <w:rsid w:val="00BB0466"/>
    <w:rsid w:val="00BB1BC2"/>
    <w:rsid w:val="00BC690F"/>
    <w:rsid w:val="00BD217B"/>
    <w:rsid w:val="00C04D89"/>
    <w:rsid w:val="00C1207B"/>
    <w:rsid w:val="00C12161"/>
    <w:rsid w:val="00C15C08"/>
    <w:rsid w:val="00C20390"/>
    <w:rsid w:val="00C20D51"/>
    <w:rsid w:val="00C4244D"/>
    <w:rsid w:val="00C50E43"/>
    <w:rsid w:val="00C548EC"/>
    <w:rsid w:val="00C753A9"/>
    <w:rsid w:val="00CA1202"/>
    <w:rsid w:val="00CC3123"/>
    <w:rsid w:val="00CD05B3"/>
    <w:rsid w:val="00CF28F2"/>
    <w:rsid w:val="00CF465F"/>
    <w:rsid w:val="00D047D9"/>
    <w:rsid w:val="00D04F9C"/>
    <w:rsid w:val="00D06500"/>
    <w:rsid w:val="00D10091"/>
    <w:rsid w:val="00D1245B"/>
    <w:rsid w:val="00D152CB"/>
    <w:rsid w:val="00D2096D"/>
    <w:rsid w:val="00D2787C"/>
    <w:rsid w:val="00D27D8C"/>
    <w:rsid w:val="00D44B9C"/>
    <w:rsid w:val="00D562AE"/>
    <w:rsid w:val="00D64C53"/>
    <w:rsid w:val="00D77153"/>
    <w:rsid w:val="00DA5956"/>
    <w:rsid w:val="00DB1937"/>
    <w:rsid w:val="00DC10A6"/>
    <w:rsid w:val="00DC5BE1"/>
    <w:rsid w:val="00DC7D71"/>
    <w:rsid w:val="00DD79F1"/>
    <w:rsid w:val="00DE2970"/>
    <w:rsid w:val="00DE4CA1"/>
    <w:rsid w:val="00DF09E7"/>
    <w:rsid w:val="00E07383"/>
    <w:rsid w:val="00E16942"/>
    <w:rsid w:val="00E20EF2"/>
    <w:rsid w:val="00E24929"/>
    <w:rsid w:val="00E437D5"/>
    <w:rsid w:val="00E62F77"/>
    <w:rsid w:val="00E66FBE"/>
    <w:rsid w:val="00E800E8"/>
    <w:rsid w:val="00E91B7D"/>
    <w:rsid w:val="00E92B16"/>
    <w:rsid w:val="00E9420D"/>
    <w:rsid w:val="00E94B5C"/>
    <w:rsid w:val="00E96054"/>
    <w:rsid w:val="00E97F7A"/>
    <w:rsid w:val="00EA561D"/>
    <w:rsid w:val="00EA61E4"/>
    <w:rsid w:val="00EB62CD"/>
    <w:rsid w:val="00EC5D1C"/>
    <w:rsid w:val="00ED000C"/>
    <w:rsid w:val="00ED1E10"/>
    <w:rsid w:val="00EF227A"/>
    <w:rsid w:val="00EF47DA"/>
    <w:rsid w:val="00F27246"/>
    <w:rsid w:val="00F278AC"/>
    <w:rsid w:val="00F2792A"/>
    <w:rsid w:val="00F30AA4"/>
    <w:rsid w:val="00F31104"/>
    <w:rsid w:val="00F42AEF"/>
    <w:rsid w:val="00F51E3F"/>
    <w:rsid w:val="00F628EE"/>
    <w:rsid w:val="00F64434"/>
    <w:rsid w:val="00F65F1A"/>
    <w:rsid w:val="00F7038F"/>
    <w:rsid w:val="00F74F32"/>
    <w:rsid w:val="00F8291B"/>
    <w:rsid w:val="00F82D9A"/>
    <w:rsid w:val="00F94F60"/>
    <w:rsid w:val="00FA0737"/>
    <w:rsid w:val="00FA0CB6"/>
    <w:rsid w:val="00FC7BD5"/>
    <w:rsid w:val="00FE65FC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chartTrackingRefBased/>
  <w15:docId w15:val="{B6D8E312-96B9-4386-BCFB-2007CF1B6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character" w:customStyle="1" w:styleId="NoSpacingChar">
    <w:name w:val="No Spacing Char"/>
    <w:link w:val="NoSpacing"/>
    <w:uiPriority w:val="1"/>
    <w:locked/>
    <w:rsid w:val="000D2819"/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C12161"/>
  </w:style>
  <w:style w:type="table" w:styleId="TableGrid">
    <w:name w:val="Table Grid"/>
    <w:aliases w:val="tham khao"/>
    <w:basedOn w:val="TableNormal"/>
    <w:uiPriority w:val="3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  <w:sz w:val="24"/>
      <w:szCs w:val="24"/>
    </w:rPr>
  </w:style>
  <w:style w:type="paragraph" w:customStyle="1" w:styleId="msolistparagraph0">
    <w:name w:val="msolistparagraph"/>
    <w:basedOn w:val="Normal"/>
    <w:rsid w:val="001A35F4"/>
    <w:pPr>
      <w:spacing w:after="200" w:line="276" w:lineRule="auto"/>
      <w:ind w:left="720"/>
    </w:pPr>
    <w:rPr>
      <w:rFonts w:ascii="Arial" w:eastAsia="Calibri" w:hAnsi="Arial" w:cs="Arial"/>
      <w:sz w:val="24"/>
      <w:szCs w:val="24"/>
      <w:lang w:val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6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65C"/>
    <w:rPr>
      <w:rFonts w:ascii="Segoe UI" w:hAnsi="Segoe UI" w:cs="Segoe UI"/>
      <w:sz w:val="18"/>
      <w:szCs w:val="18"/>
    </w:rPr>
  </w:style>
  <w:style w:type="character" w:customStyle="1" w:styleId="fontstyle21">
    <w:name w:val="fontstyle21"/>
    <w:rsid w:val="006B382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msonormal0">
    <w:name w:val="msonormal"/>
    <w:basedOn w:val="Normal"/>
    <w:rsid w:val="00F30AA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792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01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163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oleObject" Target="embeddings/oleObject6.bin"/><Relationship Id="rId170" Type="http://schemas.openxmlformats.org/officeDocument/2006/relationships/oleObject" Target="embeddings/oleObject83.bin"/><Relationship Id="rId268" Type="http://schemas.openxmlformats.org/officeDocument/2006/relationships/image" Target="media/image124.wmf"/><Relationship Id="rId475" Type="http://schemas.openxmlformats.org/officeDocument/2006/relationships/oleObject" Target="embeddings/oleObject248.bin"/><Relationship Id="rId682" Type="http://schemas.openxmlformats.org/officeDocument/2006/relationships/image" Target="media/image315.wmf"/><Relationship Id="rId128" Type="http://schemas.openxmlformats.org/officeDocument/2006/relationships/image" Target="media/image55.wmf"/><Relationship Id="rId335" Type="http://schemas.openxmlformats.org/officeDocument/2006/relationships/oleObject" Target="embeddings/oleObject168.bin"/><Relationship Id="rId542" Type="http://schemas.openxmlformats.org/officeDocument/2006/relationships/oleObject" Target="embeddings/oleObject282.bin"/><Relationship Id="rId987" Type="http://schemas.openxmlformats.org/officeDocument/2006/relationships/image" Target="media/image462.wmf"/><Relationship Id="rId1172" Type="http://schemas.openxmlformats.org/officeDocument/2006/relationships/image" Target="media/image557.wmf"/><Relationship Id="rId402" Type="http://schemas.openxmlformats.org/officeDocument/2006/relationships/oleObject" Target="embeddings/oleObject210.bin"/><Relationship Id="rId847" Type="http://schemas.openxmlformats.org/officeDocument/2006/relationships/oleObject" Target="embeddings/oleObject444.bin"/><Relationship Id="rId1032" Type="http://schemas.openxmlformats.org/officeDocument/2006/relationships/oleObject" Target="embeddings/oleObject536.bin"/><Relationship Id="rId707" Type="http://schemas.openxmlformats.org/officeDocument/2006/relationships/image" Target="media/image328.wmf"/><Relationship Id="rId914" Type="http://schemas.openxmlformats.org/officeDocument/2006/relationships/image" Target="media/image425.wmf"/><Relationship Id="rId1337" Type="http://schemas.openxmlformats.org/officeDocument/2006/relationships/image" Target="media/image639.wmf"/><Relationship Id="rId43" Type="http://schemas.openxmlformats.org/officeDocument/2006/relationships/oleObject" Target="embeddings/oleObject16.bin"/><Relationship Id="rId192" Type="http://schemas.openxmlformats.org/officeDocument/2006/relationships/oleObject" Target="embeddings/oleObject94.bin"/><Relationship Id="rId497" Type="http://schemas.openxmlformats.org/officeDocument/2006/relationships/image" Target="media/image227.wmf"/><Relationship Id="rId357" Type="http://schemas.openxmlformats.org/officeDocument/2006/relationships/oleObject" Target="embeddings/oleObject184.bin"/><Relationship Id="rId1194" Type="http://schemas.openxmlformats.org/officeDocument/2006/relationships/image" Target="media/image568.wmf"/><Relationship Id="rId217" Type="http://schemas.openxmlformats.org/officeDocument/2006/relationships/image" Target="media/image99.wmf"/><Relationship Id="rId564" Type="http://schemas.openxmlformats.org/officeDocument/2006/relationships/image" Target="media/image259.wmf"/><Relationship Id="rId771" Type="http://schemas.openxmlformats.org/officeDocument/2006/relationships/oleObject" Target="embeddings/oleObject405.bin"/><Relationship Id="rId869" Type="http://schemas.openxmlformats.org/officeDocument/2006/relationships/oleObject" Target="embeddings/oleObject455.bin"/><Relationship Id="rId424" Type="http://schemas.openxmlformats.org/officeDocument/2006/relationships/image" Target="media/image192.wmf"/><Relationship Id="rId631" Type="http://schemas.openxmlformats.org/officeDocument/2006/relationships/oleObject" Target="embeddings/oleObject328.bin"/><Relationship Id="rId729" Type="http://schemas.openxmlformats.org/officeDocument/2006/relationships/image" Target="media/image337.wmf"/><Relationship Id="rId1054" Type="http://schemas.openxmlformats.org/officeDocument/2006/relationships/image" Target="media/image496.wmf"/><Relationship Id="rId1261" Type="http://schemas.openxmlformats.org/officeDocument/2006/relationships/image" Target="media/image599.wmf"/><Relationship Id="rId936" Type="http://schemas.openxmlformats.org/officeDocument/2006/relationships/image" Target="media/image436.wmf"/><Relationship Id="rId1121" Type="http://schemas.openxmlformats.org/officeDocument/2006/relationships/image" Target="media/image531.wmf"/><Relationship Id="rId1219" Type="http://schemas.openxmlformats.org/officeDocument/2006/relationships/image" Target="media/image580.wmf"/><Relationship Id="rId65" Type="http://schemas.openxmlformats.org/officeDocument/2006/relationships/image" Target="media/image24.wmf"/><Relationship Id="rId281" Type="http://schemas.openxmlformats.org/officeDocument/2006/relationships/image" Target="media/image130.wmf"/><Relationship Id="rId141" Type="http://schemas.openxmlformats.org/officeDocument/2006/relationships/oleObject" Target="embeddings/oleObject69.bin"/><Relationship Id="rId379" Type="http://schemas.openxmlformats.org/officeDocument/2006/relationships/image" Target="media/image170.wmf"/><Relationship Id="rId586" Type="http://schemas.openxmlformats.org/officeDocument/2006/relationships/image" Target="media/image270.wmf"/><Relationship Id="rId793" Type="http://schemas.openxmlformats.org/officeDocument/2006/relationships/oleObject" Target="embeddings/oleObject418.bin"/><Relationship Id="rId7" Type="http://schemas.openxmlformats.org/officeDocument/2006/relationships/endnotes" Target="endnotes.xml"/><Relationship Id="rId239" Type="http://schemas.openxmlformats.org/officeDocument/2006/relationships/oleObject" Target="embeddings/oleObject119.bin"/><Relationship Id="rId446" Type="http://schemas.openxmlformats.org/officeDocument/2006/relationships/oleObject" Target="embeddings/oleObject233.bin"/><Relationship Id="rId653" Type="http://schemas.openxmlformats.org/officeDocument/2006/relationships/image" Target="media/image302.wmf"/><Relationship Id="rId1076" Type="http://schemas.openxmlformats.org/officeDocument/2006/relationships/oleObject" Target="embeddings/oleObject558.bin"/><Relationship Id="rId1283" Type="http://schemas.openxmlformats.org/officeDocument/2006/relationships/image" Target="media/image611.wmf"/><Relationship Id="rId306" Type="http://schemas.openxmlformats.org/officeDocument/2006/relationships/oleObject" Target="embeddings/oleObject154.bin"/><Relationship Id="rId860" Type="http://schemas.openxmlformats.org/officeDocument/2006/relationships/image" Target="media/image399.wmf"/><Relationship Id="rId958" Type="http://schemas.openxmlformats.org/officeDocument/2006/relationships/image" Target="media/image448.wmf"/><Relationship Id="rId1143" Type="http://schemas.openxmlformats.org/officeDocument/2006/relationships/image" Target="media/image542.emf"/><Relationship Id="rId87" Type="http://schemas.openxmlformats.org/officeDocument/2006/relationships/oleObject" Target="embeddings/oleObject42.bin"/><Relationship Id="rId513" Type="http://schemas.openxmlformats.org/officeDocument/2006/relationships/image" Target="media/image235.wmf"/><Relationship Id="rId720" Type="http://schemas.openxmlformats.org/officeDocument/2006/relationships/oleObject" Target="embeddings/oleObject377.bin"/><Relationship Id="rId818" Type="http://schemas.openxmlformats.org/officeDocument/2006/relationships/oleObject" Target="embeddings/oleObject430.bin"/><Relationship Id="rId1350" Type="http://schemas.openxmlformats.org/officeDocument/2006/relationships/oleObject" Target="embeddings/oleObject694.bin"/><Relationship Id="rId1003" Type="http://schemas.openxmlformats.org/officeDocument/2006/relationships/image" Target="media/image470.png"/><Relationship Id="rId1210" Type="http://schemas.openxmlformats.org/officeDocument/2006/relationships/oleObject" Target="embeddings/oleObject624.bin"/><Relationship Id="rId1308" Type="http://schemas.openxmlformats.org/officeDocument/2006/relationships/image" Target="media/image624.wmf"/><Relationship Id="rId14" Type="http://schemas.openxmlformats.org/officeDocument/2006/relationships/oleObject" Target="embeddings/oleObject3.bin"/><Relationship Id="rId163" Type="http://schemas.openxmlformats.org/officeDocument/2006/relationships/image" Target="media/image73.wmf"/><Relationship Id="rId370" Type="http://schemas.openxmlformats.org/officeDocument/2006/relationships/image" Target="media/image167.wmf"/><Relationship Id="rId230" Type="http://schemas.openxmlformats.org/officeDocument/2006/relationships/image" Target="media/image105.wmf"/><Relationship Id="rId468" Type="http://schemas.openxmlformats.org/officeDocument/2006/relationships/image" Target="media/image214.wmf"/><Relationship Id="rId675" Type="http://schemas.openxmlformats.org/officeDocument/2006/relationships/oleObject" Target="embeddings/oleObject353.bin"/><Relationship Id="rId882" Type="http://schemas.openxmlformats.org/officeDocument/2006/relationships/oleObject" Target="embeddings/oleObject463.bin"/><Relationship Id="rId1098" Type="http://schemas.openxmlformats.org/officeDocument/2006/relationships/image" Target="media/image519.wmf"/><Relationship Id="rId328" Type="http://schemas.openxmlformats.org/officeDocument/2006/relationships/image" Target="media/image153.wmf"/><Relationship Id="rId535" Type="http://schemas.openxmlformats.org/officeDocument/2006/relationships/image" Target="media/image246.wmf"/><Relationship Id="rId742" Type="http://schemas.openxmlformats.org/officeDocument/2006/relationships/oleObject" Target="embeddings/oleObject390.bin"/><Relationship Id="rId1165" Type="http://schemas.openxmlformats.org/officeDocument/2006/relationships/oleObject" Target="embeddings/oleObject601.bin"/><Relationship Id="rId602" Type="http://schemas.openxmlformats.org/officeDocument/2006/relationships/image" Target="media/image278.wmf"/><Relationship Id="rId1025" Type="http://schemas.openxmlformats.org/officeDocument/2006/relationships/image" Target="media/image482.wmf"/><Relationship Id="rId1232" Type="http://schemas.openxmlformats.org/officeDocument/2006/relationships/oleObject" Target="embeddings/oleObject636.bin"/><Relationship Id="rId907" Type="http://schemas.openxmlformats.org/officeDocument/2006/relationships/oleObject" Target="embeddings/oleObject475.bin"/><Relationship Id="rId36" Type="http://schemas.openxmlformats.org/officeDocument/2006/relationships/image" Target="media/image13.wmf"/><Relationship Id="rId185" Type="http://schemas.openxmlformats.org/officeDocument/2006/relationships/image" Target="media/image84.wmf"/><Relationship Id="rId392" Type="http://schemas.openxmlformats.org/officeDocument/2006/relationships/oleObject" Target="embeddings/oleObject205.bin"/><Relationship Id="rId697" Type="http://schemas.openxmlformats.org/officeDocument/2006/relationships/image" Target="media/image323.wmf"/><Relationship Id="rId252" Type="http://schemas.openxmlformats.org/officeDocument/2006/relationships/image" Target="media/image116.wmf"/><Relationship Id="rId1187" Type="http://schemas.openxmlformats.org/officeDocument/2006/relationships/oleObject" Target="embeddings/oleObject612.bin"/><Relationship Id="rId112" Type="http://schemas.openxmlformats.org/officeDocument/2006/relationships/image" Target="media/image47.wmf"/><Relationship Id="rId557" Type="http://schemas.openxmlformats.org/officeDocument/2006/relationships/oleObject" Target="embeddings/oleObject291.bin"/><Relationship Id="rId764" Type="http://schemas.openxmlformats.org/officeDocument/2006/relationships/image" Target="media/image352.wmf"/><Relationship Id="rId971" Type="http://schemas.openxmlformats.org/officeDocument/2006/relationships/oleObject" Target="embeddings/oleObject506.bin"/><Relationship Id="rId417" Type="http://schemas.openxmlformats.org/officeDocument/2006/relationships/image" Target="media/image189.wmf"/><Relationship Id="rId624" Type="http://schemas.openxmlformats.org/officeDocument/2006/relationships/image" Target="media/image289.wmf"/><Relationship Id="rId831" Type="http://schemas.openxmlformats.org/officeDocument/2006/relationships/image" Target="media/image384.wmf"/><Relationship Id="rId1047" Type="http://schemas.openxmlformats.org/officeDocument/2006/relationships/oleObject" Target="embeddings/oleObject544.bin"/><Relationship Id="rId1254" Type="http://schemas.openxmlformats.org/officeDocument/2006/relationships/oleObject" Target="embeddings/oleObject648.bin"/><Relationship Id="rId929" Type="http://schemas.openxmlformats.org/officeDocument/2006/relationships/oleObject" Target="embeddings/oleObject486.bin"/><Relationship Id="rId1114" Type="http://schemas.openxmlformats.org/officeDocument/2006/relationships/oleObject" Target="embeddings/oleObject576.bin"/><Relationship Id="rId1321" Type="http://schemas.openxmlformats.org/officeDocument/2006/relationships/image" Target="media/image631.wmf"/><Relationship Id="rId58" Type="http://schemas.openxmlformats.org/officeDocument/2006/relationships/oleObject" Target="embeddings/oleObject26.bin"/><Relationship Id="rId274" Type="http://schemas.openxmlformats.org/officeDocument/2006/relationships/image" Target="media/image127.wmf"/><Relationship Id="rId481" Type="http://schemas.openxmlformats.org/officeDocument/2006/relationships/image" Target="media/image219.wmf"/><Relationship Id="rId134" Type="http://schemas.openxmlformats.org/officeDocument/2006/relationships/image" Target="media/image58.wmf"/><Relationship Id="rId579" Type="http://schemas.openxmlformats.org/officeDocument/2006/relationships/oleObject" Target="embeddings/oleObject302.bin"/><Relationship Id="rId786" Type="http://schemas.openxmlformats.org/officeDocument/2006/relationships/image" Target="media/image361.wmf"/><Relationship Id="rId993" Type="http://schemas.openxmlformats.org/officeDocument/2006/relationships/image" Target="media/image465.wmf"/><Relationship Id="rId341" Type="http://schemas.openxmlformats.org/officeDocument/2006/relationships/oleObject" Target="embeddings/oleObject171.bin"/><Relationship Id="rId439" Type="http://schemas.openxmlformats.org/officeDocument/2006/relationships/oleObject" Target="embeddings/oleObject229.bin"/><Relationship Id="rId646" Type="http://schemas.openxmlformats.org/officeDocument/2006/relationships/oleObject" Target="embeddings/oleObject337.bin"/><Relationship Id="rId1069" Type="http://schemas.openxmlformats.org/officeDocument/2006/relationships/oleObject" Target="embeddings/oleObject555.bin"/><Relationship Id="rId1276" Type="http://schemas.openxmlformats.org/officeDocument/2006/relationships/image" Target="media/image607.wmf"/><Relationship Id="rId201" Type="http://schemas.openxmlformats.org/officeDocument/2006/relationships/oleObject" Target="embeddings/oleObject99.bin"/><Relationship Id="rId506" Type="http://schemas.openxmlformats.org/officeDocument/2006/relationships/oleObject" Target="embeddings/oleObject264.bin"/><Relationship Id="rId853" Type="http://schemas.openxmlformats.org/officeDocument/2006/relationships/oleObject" Target="embeddings/oleObject447.bin"/><Relationship Id="rId1136" Type="http://schemas.openxmlformats.org/officeDocument/2006/relationships/oleObject" Target="embeddings/oleObject587.bin"/><Relationship Id="rId713" Type="http://schemas.openxmlformats.org/officeDocument/2006/relationships/oleObject" Target="embeddings/oleObject373.bin"/><Relationship Id="rId920" Type="http://schemas.openxmlformats.org/officeDocument/2006/relationships/image" Target="media/image428.wmf"/><Relationship Id="rId1343" Type="http://schemas.openxmlformats.org/officeDocument/2006/relationships/image" Target="media/image642.wmf"/><Relationship Id="rId1203" Type="http://schemas.openxmlformats.org/officeDocument/2006/relationships/oleObject" Target="embeddings/oleObject621.bin"/><Relationship Id="rId296" Type="http://schemas.openxmlformats.org/officeDocument/2006/relationships/oleObject" Target="embeddings/oleObject148.bin"/><Relationship Id="rId156" Type="http://schemas.openxmlformats.org/officeDocument/2006/relationships/oleObject" Target="embeddings/oleObject76.bin"/><Relationship Id="rId363" Type="http://schemas.openxmlformats.org/officeDocument/2006/relationships/oleObject" Target="embeddings/oleObject189.bin"/><Relationship Id="rId570" Type="http://schemas.openxmlformats.org/officeDocument/2006/relationships/image" Target="media/image262.wmf"/><Relationship Id="rId223" Type="http://schemas.openxmlformats.org/officeDocument/2006/relationships/image" Target="media/image102.wmf"/><Relationship Id="rId430" Type="http://schemas.openxmlformats.org/officeDocument/2006/relationships/image" Target="media/image195.wmf"/><Relationship Id="rId668" Type="http://schemas.openxmlformats.org/officeDocument/2006/relationships/image" Target="media/image308.wmf"/><Relationship Id="rId875" Type="http://schemas.openxmlformats.org/officeDocument/2006/relationships/image" Target="media/image405.wmf"/><Relationship Id="rId1060" Type="http://schemas.openxmlformats.org/officeDocument/2006/relationships/image" Target="media/image499.wmf"/><Relationship Id="rId1298" Type="http://schemas.openxmlformats.org/officeDocument/2006/relationships/image" Target="media/image619.wmf"/><Relationship Id="rId528" Type="http://schemas.openxmlformats.org/officeDocument/2006/relationships/oleObject" Target="embeddings/oleObject275.bin"/><Relationship Id="rId735" Type="http://schemas.openxmlformats.org/officeDocument/2006/relationships/image" Target="media/image340.wmf"/><Relationship Id="rId942" Type="http://schemas.openxmlformats.org/officeDocument/2006/relationships/oleObject" Target="embeddings/oleObject492.bin"/><Relationship Id="rId1158" Type="http://schemas.openxmlformats.org/officeDocument/2006/relationships/image" Target="media/image550.wmf"/><Relationship Id="rId1018" Type="http://schemas.openxmlformats.org/officeDocument/2006/relationships/image" Target="media/image478.emf"/><Relationship Id="rId1225" Type="http://schemas.openxmlformats.org/officeDocument/2006/relationships/oleObject" Target="embeddings/oleObject633.bin"/><Relationship Id="rId71" Type="http://schemas.openxmlformats.org/officeDocument/2006/relationships/image" Target="media/image27.wmf"/><Relationship Id="rId802" Type="http://schemas.openxmlformats.org/officeDocument/2006/relationships/oleObject" Target="embeddings/oleObject422.bin"/><Relationship Id="rId29" Type="http://schemas.openxmlformats.org/officeDocument/2006/relationships/image" Target="media/image10.png"/><Relationship Id="rId178" Type="http://schemas.openxmlformats.org/officeDocument/2006/relationships/oleObject" Target="embeddings/oleObject87.bin"/><Relationship Id="rId385" Type="http://schemas.openxmlformats.org/officeDocument/2006/relationships/image" Target="media/image173.wmf"/><Relationship Id="rId592" Type="http://schemas.openxmlformats.org/officeDocument/2006/relationships/image" Target="media/image273.wmf"/><Relationship Id="rId245" Type="http://schemas.openxmlformats.org/officeDocument/2006/relationships/oleObject" Target="embeddings/oleObject122.bin"/><Relationship Id="rId452" Type="http://schemas.openxmlformats.org/officeDocument/2006/relationships/oleObject" Target="embeddings/oleObject236.bin"/><Relationship Id="rId897" Type="http://schemas.openxmlformats.org/officeDocument/2006/relationships/image" Target="media/image416.wmf"/><Relationship Id="rId1082" Type="http://schemas.openxmlformats.org/officeDocument/2006/relationships/oleObject" Target="embeddings/oleObject561.bin"/><Relationship Id="rId105" Type="http://schemas.openxmlformats.org/officeDocument/2006/relationships/oleObject" Target="embeddings/oleObject51.bin"/><Relationship Id="rId312" Type="http://schemas.openxmlformats.org/officeDocument/2006/relationships/oleObject" Target="embeddings/oleObject157.bin"/><Relationship Id="rId757" Type="http://schemas.openxmlformats.org/officeDocument/2006/relationships/oleObject" Target="embeddings/oleObject398.bin"/><Relationship Id="rId964" Type="http://schemas.openxmlformats.org/officeDocument/2006/relationships/image" Target="media/image451.wmf"/><Relationship Id="rId93" Type="http://schemas.openxmlformats.org/officeDocument/2006/relationships/oleObject" Target="embeddings/oleObject45.bin"/><Relationship Id="rId617" Type="http://schemas.openxmlformats.org/officeDocument/2006/relationships/oleObject" Target="embeddings/oleObject321.bin"/><Relationship Id="rId824" Type="http://schemas.openxmlformats.org/officeDocument/2006/relationships/oleObject" Target="embeddings/oleObject433.bin"/><Relationship Id="rId1247" Type="http://schemas.openxmlformats.org/officeDocument/2006/relationships/image" Target="media/image593.wmf"/><Relationship Id="rId1107" Type="http://schemas.openxmlformats.org/officeDocument/2006/relationships/oleObject" Target="embeddings/oleObject573.bin"/><Relationship Id="rId1314" Type="http://schemas.openxmlformats.org/officeDocument/2006/relationships/image" Target="media/image627.wmf"/><Relationship Id="rId20" Type="http://schemas.openxmlformats.org/officeDocument/2006/relationships/oleObject" Target="embeddings/oleObject5.bin"/><Relationship Id="rId267" Type="http://schemas.openxmlformats.org/officeDocument/2006/relationships/oleObject" Target="embeddings/oleObject133.bin"/><Relationship Id="rId474" Type="http://schemas.openxmlformats.org/officeDocument/2006/relationships/oleObject" Target="embeddings/oleObject247.bin"/><Relationship Id="rId127" Type="http://schemas.openxmlformats.org/officeDocument/2006/relationships/oleObject" Target="embeddings/oleObject62.bin"/><Relationship Id="rId681" Type="http://schemas.openxmlformats.org/officeDocument/2006/relationships/oleObject" Target="embeddings/oleObject356.bin"/><Relationship Id="rId779" Type="http://schemas.openxmlformats.org/officeDocument/2006/relationships/oleObject" Target="embeddings/oleObject410.bin"/><Relationship Id="rId986" Type="http://schemas.openxmlformats.org/officeDocument/2006/relationships/oleObject" Target="embeddings/oleObject514.bin"/><Relationship Id="rId334" Type="http://schemas.openxmlformats.org/officeDocument/2006/relationships/image" Target="media/image156.wmf"/><Relationship Id="rId541" Type="http://schemas.openxmlformats.org/officeDocument/2006/relationships/image" Target="media/image249.wmf"/><Relationship Id="rId639" Type="http://schemas.openxmlformats.org/officeDocument/2006/relationships/oleObject" Target="embeddings/oleObject332.bin"/><Relationship Id="rId1171" Type="http://schemas.openxmlformats.org/officeDocument/2006/relationships/oleObject" Target="embeddings/oleObject604.bin"/><Relationship Id="rId1269" Type="http://schemas.openxmlformats.org/officeDocument/2006/relationships/oleObject" Target="embeddings/oleObject655.bin"/><Relationship Id="rId401" Type="http://schemas.openxmlformats.org/officeDocument/2006/relationships/image" Target="media/image181.wmf"/><Relationship Id="rId846" Type="http://schemas.openxmlformats.org/officeDocument/2006/relationships/oleObject" Target="embeddings/oleObject443.bin"/><Relationship Id="rId1031" Type="http://schemas.openxmlformats.org/officeDocument/2006/relationships/image" Target="media/image485.png"/><Relationship Id="rId1129" Type="http://schemas.openxmlformats.org/officeDocument/2006/relationships/image" Target="media/image535.wmf"/><Relationship Id="rId706" Type="http://schemas.openxmlformats.org/officeDocument/2006/relationships/oleObject" Target="embeddings/oleObject368.bin"/><Relationship Id="rId913" Type="http://schemas.openxmlformats.org/officeDocument/2006/relationships/oleObject" Target="embeddings/oleObject478.bin"/><Relationship Id="rId1336" Type="http://schemas.openxmlformats.org/officeDocument/2006/relationships/oleObject" Target="embeddings/oleObject687.bin"/><Relationship Id="rId42" Type="http://schemas.openxmlformats.org/officeDocument/2006/relationships/oleObject" Target="embeddings/oleObject15.bin"/><Relationship Id="rId191" Type="http://schemas.openxmlformats.org/officeDocument/2006/relationships/image" Target="media/image87.wmf"/><Relationship Id="rId289" Type="http://schemas.openxmlformats.org/officeDocument/2006/relationships/image" Target="media/image134.png"/><Relationship Id="rId496" Type="http://schemas.openxmlformats.org/officeDocument/2006/relationships/oleObject" Target="embeddings/oleObject259.bin"/><Relationship Id="rId149" Type="http://schemas.openxmlformats.org/officeDocument/2006/relationships/oleObject" Target="embeddings/oleObject73.bin"/><Relationship Id="rId356" Type="http://schemas.openxmlformats.org/officeDocument/2006/relationships/image" Target="media/image162.wmf"/><Relationship Id="rId563" Type="http://schemas.openxmlformats.org/officeDocument/2006/relationships/oleObject" Target="embeddings/oleObject294.bin"/><Relationship Id="rId770" Type="http://schemas.openxmlformats.org/officeDocument/2006/relationships/image" Target="media/image355.wmf"/><Relationship Id="rId1193" Type="http://schemas.openxmlformats.org/officeDocument/2006/relationships/oleObject" Target="embeddings/oleObject615.bin"/><Relationship Id="rId216" Type="http://schemas.openxmlformats.org/officeDocument/2006/relationships/oleObject" Target="embeddings/oleObject107.bin"/><Relationship Id="rId423" Type="http://schemas.openxmlformats.org/officeDocument/2006/relationships/oleObject" Target="embeddings/oleObject221.bin"/><Relationship Id="rId868" Type="http://schemas.openxmlformats.org/officeDocument/2006/relationships/image" Target="media/image403.wmf"/><Relationship Id="rId1053" Type="http://schemas.openxmlformats.org/officeDocument/2006/relationships/oleObject" Target="embeddings/oleObject547.bin"/><Relationship Id="rId1260" Type="http://schemas.openxmlformats.org/officeDocument/2006/relationships/oleObject" Target="embeddings/oleObject651.bin"/><Relationship Id="rId630" Type="http://schemas.openxmlformats.org/officeDocument/2006/relationships/image" Target="media/image292.wmf"/><Relationship Id="rId728" Type="http://schemas.openxmlformats.org/officeDocument/2006/relationships/oleObject" Target="embeddings/oleObject381.bin"/><Relationship Id="rId935" Type="http://schemas.openxmlformats.org/officeDocument/2006/relationships/oleObject" Target="embeddings/oleObject489.bin"/><Relationship Id="rId1358" Type="http://schemas.openxmlformats.org/officeDocument/2006/relationships/theme" Target="theme/theme1.xml"/><Relationship Id="rId64" Type="http://schemas.openxmlformats.org/officeDocument/2006/relationships/image" Target="media/image23.gif"/><Relationship Id="rId1120" Type="http://schemas.openxmlformats.org/officeDocument/2006/relationships/oleObject" Target="embeddings/oleObject579.bin"/><Relationship Id="rId1218" Type="http://schemas.openxmlformats.org/officeDocument/2006/relationships/oleObject" Target="embeddings/oleObject628.bin"/><Relationship Id="rId280" Type="http://schemas.openxmlformats.org/officeDocument/2006/relationships/oleObject" Target="embeddings/oleObject140.bin"/><Relationship Id="rId140" Type="http://schemas.openxmlformats.org/officeDocument/2006/relationships/image" Target="media/image61.wmf"/><Relationship Id="rId378" Type="http://schemas.openxmlformats.org/officeDocument/2006/relationships/oleObject" Target="embeddings/oleObject198.bin"/><Relationship Id="rId585" Type="http://schemas.openxmlformats.org/officeDocument/2006/relationships/oleObject" Target="embeddings/oleObject305.bin"/><Relationship Id="rId792" Type="http://schemas.openxmlformats.org/officeDocument/2006/relationships/image" Target="media/image364.wmf"/><Relationship Id="rId6" Type="http://schemas.openxmlformats.org/officeDocument/2006/relationships/footnotes" Target="footnotes.xml"/><Relationship Id="rId238" Type="http://schemas.openxmlformats.org/officeDocument/2006/relationships/image" Target="media/image109.wmf"/><Relationship Id="rId445" Type="http://schemas.openxmlformats.org/officeDocument/2006/relationships/image" Target="media/image202.wmf"/><Relationship Id="rId652" Type="http://schemas.openxmlformats.org/officeDocument/2006/relationships/oleObject" Target="embeddings/oleObject340.bin"/><Relationship Id="rId1075" Type="http://schemas.openxmlformats.org/officeDocument/2006/relationships/image" Target="media/image507.wmf"/><Relationship Id="rId1282" Type="http://schemas.openxmlformats.org/officeDocument/2006/relationships/oleObject" Target="embeddings/oleObject661.bin"/><Relationship Id="rId305" Type="http://schemas.openxmlformats.org/officeDocument/2006/relationships/image" Target="media/image141.wmf"/><Relationship Id="rId512" Type="http://schemas.openxmlformats.org/officeDocument/2006/relationships/oleObject" Target="embeddings/oleObject267.bin"/><Relationship Id="rId957" Type="http://schemas.openxmlformats.org/officeDocument/2006/relationships/oleObject" Target="embeddings/oleObject499.bin"/><Relationship Id="rId1142" Type="http://schemas.openxmlformats.org/officeDocument/2006/relationships/oleObject" Target="embeddings/oleObject590.bin"/><Relationship Id="rId86" Type="http://schemas.openxmlformats.org/officeDocument/2006/relationships/image" Target="media/image34.wmf"/><Relationship Id="rId817" Type="http://schemas.openxmlformats.org/officeDocument/2006/relationships/image" Target="media/image377.wmf"/><Relationship Id="rId1002" Type="http://schemas.openxmlformats.org/officeDocument/2006/relationships/oleObject" Target="embeddings/oleObject522.bin"/><Relationship Id="rId1307" Type="http://schemas.openxmlformats.org/officeDocument/2006/relationships/oleObject" Target="embeddings/oleObject673.bin"/><Relationship Id="rId13" Type="http://schemas.openxmlformats.org/officeDocument/2006/relationships/image" Target="media/image4.wmf"/><Relationship Id="rId162" Type="http://schemas.openxmlformats.org/officeDocument/2006/relationships/oleObject" Target="embeddings/oleObject79.bin"/><Relationship Id="rId467" Type="http://schemas.openxmlformats.org/officeDocument/2006/relationships/image" Target="media/image213.png"/><Relationship Id="rId1097" Type="http://schemas.openxmlformats.org/officeDocument/2006/relationships/image" Target="media/image518.emf"/><Relationship Id="rId674" Type="http://schemas.openxmlformats.org/officeDocument/2006/relationships/image" Target="media/image311.wmf"/><Relationship Id="rId881" Type="http://schemas.openxmlformats.org/officeDocument/2006/relationships/image" Target="media/image408.wmf"/><Relationship Id="rId979" Type="http://schemas.openxmlformats.org/officeDocument/2006/relationships/image" Target="media/image458.wmf"/><Relationship Id="rId24" Type="http://schemas.openxmlformats.org/officeDocument/2006/relationships/oleObject" Target="embeddings/Microsoft_Visio_2003-2010_Drawing1.vsd"/><Relationship Id="rId327" Type="http://schemas.openxmlformats.org/officeDocument/2006/relationships/oleObject" Target="embeddings/oleObject164.bin"/><Relationship Id="rId534" Type="http://schemas.openxmlformats.org/officeDocument/2006/relationships/oleObject" Target="embeddings/oleObject278.bin"/><Relationship Id="rId741" Type="http://schemas.openxmlformats.org/officeDocument/2006/relationships/oleObject" Target="embeddings/oleObject389.bin"/><Relationship Id="rId839" Type="http://schemas.openxmlformats.org/officeDocument/2006/relationships/image" Target="media/image389.wmf"/><Relationship Id="rId1164" Type="http://schemas.openxmlformats.org/officeDocument/2006/relationships/image" Target="media/image553.wmf"/><Relationship Id="rId173" Type="http://schemas.openxmlformats.org/officeDocument/2006/relationships/image" Target="media/image78.wmf"/><Relationship Id="rId380" Type="http://schemas.openxmlformats.org/officeDocument/2006/relationships/oleObject" Target="embeddings/oleObject199.bin"/><Relationship Id="rId601" Type="http://schemas.openxmlformats.org/officeDocument/2006/relationships/oleObject" Target="embeddings/oleObject313.bin"/><Relationship Id="rId1024" Type="http://schemas.openxmlformats.org/officeDocument/2006/relationships/oleObject" Target="embeddings/oleObject532.bin"/><Relationship Id="rId1231" Type="http://schemas.openxmlformats.org/officeDocument/2006/relationships/image" Target="media/image585.wmf"/><Relationship Id="rId240" Type="http://schemas.openxmlformats.org/officeDocument/2006/relationships/image" Target="media/image110.wmf"/><Relationship Id="rId478" Type="http://schemas.openxmlformats.org/officeDocument/2006/relationships/oleObject" Target="embeddings/oleObject250.bin"/><Relationship Id="rId685" Type="http://schemas.openxmlformats.org/officeDocument/2006/relationships/oleObject" Target="embeddings/oleObject358.bin"/><Relationship Id="rId892" Type="http://schemas.openxmlformats.org/officeDocument/2006/relationships/oleObject" Target="embeddings/oleObject468.bin"/><Relationship Id="rId906" Type="http://schemas.openxmlformats.org/officeDocument/2006/relationships/image" Target="media/image421.wmf"/><Relationship Id="rId1329" Type="http://schemas.openxmlformats.org/officeDocument/2006/relationships/image" Target="media/image635.wmf"/><Relationship Id="rId35" Type="http://schemas.openxmlformats.org/officeDocument/2006/relationships/oleObject" Target="embeddings/oleObject12.bin"/><Relationship Id="rId100" Type="http://schemas.openxmlformats.org/officeDocument/2006/relationships/image" Target="media/image41.wmf"/><Relationship Id="rId338" Type="http://schemas.openxmlformats.org/officeDocument/2006/relationships/image" Target="media/image158.wmf"/><Relationship Id="rId545" Type="http://schemas.openxmlformats.org/officeDocument/2006/relationships/image" Target="media/image251.wmf"/><Relationship Id="rId752" Type="http://schemas.openxmlformats.org/officeDocument/2006/relationships/oleObject" Target="embeddings/oleObject395.bin"/><Relationship Id="rId1175" Type="http://schemas.openxmlformats.org/officeDocument/2006/relationships/oleObject" Target="embeddings/oleObject606.bin"/><Relationship Id="rId184" Type="http://schemas.openxmlformats.org/officeDocument/2006/relationships/oleObject" Target="embeddings/oleObject90.bin"/><Relationship Id="rId391" Type="http://schemas.openxmlformats.org/officeDocument/2006/relationships/image" Target="media/image176.wmf"/><Relationship Id="rId405" Type="http://schemas.openxmlformats.org/officeDocument/2006/relationships/image" Target="media/image183.wmf"/><Relationship Id="rId612" Type="http://schemas.openxmlformats.org/officeDocument/2006/relationships/image" Target="media/image283.wmf"/><Relationship Id="rId1035" Type="http://schemas.openxmlformats.org/officeDocument/2006/relationships/oleObject" Target="embeddings/oleObject538.bin"/><Relationship Id="rId1242" Type="http://schemas.openxmlformats.org/officeDocument/2006/relationships/oleObject" Target="embeddings/oleObject641.bin"/><Relationship Id="rId251" Type="http://schemas.openxmlformats.org/officeDocument/2006/relationships/oleObject" Target="embeddings/oleObject125.bin"/><Relationship Id="rId489" Type="http://schemas.openxmlformats.org/officeDocument/2006/relationships/image" Target="media/image223.wmf"/><Relationship Id="rId696" Type="http://schemas.openxmlformats.org/officeDocument/2006/relationships/oleObject" Target="embeddings/oleObject363.bin"/><Relationship Id="rId917" Type="http://schemas.openxmlformats.org/officeDocument/2006/relationships/oleObject" Target="embeddings/oleObject480.bin"/><Relationship Id="rId1102" Type="http://schemas.openxmlformats.org/officeDocument/2006/relationships/image" Target="media/image521.wmf"/><Relationship Id="rId46" Type="http://schemas.openxmlformats.org/officeDocument/2006/relationships/image" Target="media/image17.wmf"/><Relationship Id="rId349" Type="http://schemas.openxmlformats.org/officeDocument/2006/relationships/oleObject" Target="embeddings/oleObject179.bin"/><Relationship Id="rId556" Type="http://schemas.openxmlformats.org/officeDocument/2006/relationships/image" Target="media/image255.wmf"/><Relationship Id="rId763" Type="http://schemas.openxmlformats.org/officeDocument/2006/relationships/oleObject" Target="embeddings/oleObject401.bin"/><Relationship Id="rId1186" Type="http://schemas.openxmlformats.org/officeDocument/2006/relationships/image" Target="media/image564.wmf"/><Relationship Id="rId111" Type="http://schemas.openxmlformats.org/officeDocument/2006/relationships/oleObject" Target="embeddings/oleObject54.bin"/><Relationship Id="rId195" Type="http://schemas.openxmlformats.org/officeDocument/2006/relationships/image" Target="media/image89.wmf"/><Relationship Id="rId209" Type="http://schemas.openxmlformats.org/officeDocument/2006/relationships/oleObject" Target="embeddings/oleObject103.bin"/><Relationship Id="rId416" Type="http://schemas.openxmlformats.org/officeDocument/2006/relationships/oleObject" Target="embeddings/oleObject217.bin"/><Relationship Id="rId970" Type="http://schemas.openxmlformats.org/officeDocument/2006/relationships/image" Target="media/image454.wmf"/><Relationship Id="rId1046" Type="http://schemas.openxmlformats.org/officeDocument/2006/relationships/image" Target="media/image492.wmf"/><Relationship Id="rId1253" Type="http://schemas.openxmlformats.org/officeDocument/2006/relationships/image" Target="media/image595.wmf"/><Relationship Id="rId623" Type="http://schemas.openxmlformats.org/officeDocument/2006/relationships/oleObject" Target="embeddings/oleObject324.bin"/><Relationship Id="rId830" Type="http://schemas.openxmlformats.org/officeDocument/2006/relationships/oleObject" Target="embeddings/oleObject436.bin"/><Relationship Id="rId928" Type="http://schemas.openxmlformats.org/officeDocument/2006/relationships/image" Target="media/image432.wmf"/><Relationship Id="rId57" Type="http://schemas.openxmlformats.org/officeDocument/2006/relationships/oleObject" Target="embeddings/oleObject25.bin"/><Relationship Id="rId262" Type="http://schemas.openxmlformats.org/officeDocument/2006/relationships/image" Target="media/image121.wmf"/><Relationship Id="rId567" Type="http://schemas.openxmlformats.org/officeDocument/2006/relationships/oleObject" Target="embeddings/oleObject296.bin"/><Relationship Id="rId1113" Type="http://schemas.openxmlformats.org/officeDocument/2006/relationships/image" Target="media/image527.wmf"/><Relationship Id="rId1197" Type="http://schemas.openxmlformats.org/officeDocument/2006/relationships/oleObject" Target="embeddings/oleObject617.bin"/><Relationship Id="rId1320" Type="http://schemas.openxmlformats.org/officeDocument/2006/relationships/oleObject" Target="embeddings/oleObject679.bin"/><Relationship Id="rId122" Type="http://schemas.openxmlformats.org/officeDocument/2006/relationships/image" Target="media/image52.wmf"/><Relationship Id="rId774" Type="http://schemas.openxmlformats.org/officeDocument/2006/relationships/image" Target="media/image357.wmf"/><Relationship Id="rId981" Type="http://schemas.openxmlformats.org/officeDocument/2006/relationships/image" Target="media/image459.wmf"/><Relationship Id="rId1057" Type="http://schemas.openxmlformats.org/officeDocument/2006/relationships/oleObject" Target="embeddings/oleObject549.bin"/><Relationship Id="rId427" Type="http://schemas.openxmlformats.org/officeDocument/2006/relationships/oleObject" Target="embeddings/oleObject223.bin"/><Relationship Id="rId634" Type="http://schemas.openxmlformats.org/officeDocument/2006/relationships/image" Target="media/image294.wmf"/><Relationship Id="rId841" Type="http://schemas.openxmlformats.org/officeDocument/2006/relationships/image" Target="media/image390.wmf"/><Relationship Id="rId1264" Type="http://schemas.openxmlformats.org/officeDocument/2006/relationships/oleObject" Target="embeddings/oleObject653.bin"/><Relationship Id="rId273" Type="http://schemas.openxmlformats.org/officeDocument/2006/relationships/oleObject" Target="embeddings/oleObject136.bin"/><Relationship Id="rId480" Type="http://schemas.openxmlformats.org/officeDocument/2006/relationships/oleObject" Target="embeddings/oleObject251.bin"/><Relationship Id="rId701" Type="http://schemas.openxmlformats.org/officeDocument/2006/relationships/image" Target="media/image325.wmf"/><Relationship Id="rId939" Type="http://schemas.openxmlformats.org/officeDocument/2006/relationships/image" Target="media/image438.wmf"/><Relationship Id="rId1124" Type="http://schemas.openxmlformats.org/officeDocument/2006/relationships/oleObject" Target="embeddings/oleObject581.bin"/><Relationship Id="rId1331" Type="http://schemas.openxmlformats.org/officeDocument/2006/relationships/image" Target="media/image636.wmf"/><Relationship Id="rId68" Type="http://schemas.openxmlformats.org/officeDocument/2006/relationships/oleObject" Target="embeddings/oleObject32.bin"/><Relationship Id="rId133" Type="http://schemas.openxmlformats.org/officeDocument/2006/relationships/oleObject" Target="embeddings/oleObject65.bin"/><Relationship Id="rId340" Type="http://schemas.openxmlformats.org/officeDocument/2006/relationships/image" Target="media/image159.wmf"/><Relationship Id="rId578" Type="http://schemas.openxmlformats.org/officeDocument/2006/relationships/image" Target="media/image266.wmf"/><Relationship Id="rId785" Type="http://schemas.openxmlformats.org/officeDocument/2006/relationships/oleObject" Target="embeddings/oleObject414.bin"/><Relationship Id="rId992" Type="http://schemas.openxmlformats.org/officeDocument/2006/relationships/oleObject" Target="embeddings/oleObject517.bin"/><Relationship Id="rId200" Type="http://schemas.openxmlformats.org/officeDocument/2006/relationships/image" Target="media/image91.wmf"/><Relationship Id="rId438" Type="http://schemas.openxmlformats.org/officeDocument/2006/relationships/image" Target="media/image199.png"/><Relationship Id="rId645" Type="http://schemas.openxmlformats.org/officeDocument/2006/relationships/image" Target="media/image298.wmf"/><Relationship Id="rId852" Type="http://schemas.openxmlformats.org/officeDocument/2006/relationships/image" Target="media/image395.wmf"/><Relationship Id="rId1068" Type="http://schemas.openxmlformats.org/officeDocument/2006/relationships/image" Target="media/image503.wmf"/><Relationship Id="rId1275" Type="http://schemas.openxmlformats.org/officeDocument/2006/relationships/oleObject" Target="embeddings/oleObject658.bin"/><Relationship Id="rId284" Type="http://schemas.openxmlformats.org/officeDocument/2006/relationships/oleObject" Target="embeddings/oleObject142.bin"/><Relationship Id="rId491" Type="http://schemas.openxmlformats.org/officeDocument/2006/relationships/image" Target="media/image224.wmf"/><Relationship Id="rId505" Type="http://schemas.openxmlformats.org/officeDocument/2006/relationships/image" Target="media/image231.wmf"/><Relationship Id="rId712" Type="http://schemas.openxmlformats.org/officeDocument/2006/relationships/oleObject" Target="embeddings/oleObject372.bin"/><Relationship Id="rId1135" Type="http://schemas.openxmlformats.org/officeDocument/2006/relationships/image" Target="media/image538.wmf"/><Relationship Id="rId1342" Type="http://schemas.openxmlformats.org/officeDocument/2006/relationships/oleObject" Target="embeddings/oleObject690.bin"/><Relationship Id="rId79" Type="http://schemas.openxmlformats.org/officeDocument/2006/relationships/oleObject" Target="embeddings/oleObject38.bin"/><Relationship Id="rId144" Type="http://schemas.openxmlformats.org/officeDocument/2006/relationships/image" Target="media/image63.wmf"/><Relationship Id="rId589" Type="http://schemas.openxmlformats.org/officeDocument/2006/relationships/oleObject" Target="embeddings/oleObject307.bin"/><Relationship Id="rId796" Type="http://schemas.openxmlformats.org/officeDocument/2006/relationships/image" Target="media/image366.wmf"/><Relationship Id="rId1202" Type="http://schemas.openxmlformats.org/officeDocument/2006/relationships/oleObject" Target="embeddings/oleObject620.bin"/><Relationship Id="rId351" Type="http://schemas.openxmlformats.org/officeDocument/2006/relationships/oleObject" Target="embeddings/oleObject181.bin"/><Relationship Id="rId449" Type="http://schemas.openxmlformats.org/officeDocument/2006/relationships/image" Target="media/image204.wmf"/><Relationship Id="rId656" Type="http://schemas.openxmlformats.org/officeDocument/2006/relationships/oleObject" Target="embeddings/oleObject342.bin"/><Relationship Id="rId863" Type="http://schemas.openxmlformats.org/officeDocument/2006/relationships/oleObject" Target="embeddings/oleObject452.bin"/><Relationship Id="rId1079" Type="http://schemas.openxmlformats.org/officeDocument/2006/relationships/image" Target="media/image509.wmf"/><Relationship Id="rId1286" Type="http://schemas.openxmlformats.org/officeDocument/2006/relationships/oleObject" Target="embeddings/oleObject663.bin"/><Relationship Id="rId211" Type="http://schemas.openxmlformats.org/officeDocument/2006/relationships/oleObject" Target="embeddings/oleObject104.bin"/><Relationship Id="rId295" Type="http://schemas.openxmlformats.org/officeDocument/2006/relationships/image" Target="media/image137.wmf"/><Relationship Id="rId309" Type="http://schemas.openxmlformats.org/officeDocument/2006/relationships/image" Target="media/image143.wmf"/><Relationship Id="rId516" Type="http://schemas.openxmlformats.org/officeDocument/2006/relationships/oleObject" Target="embeddings/oleObject269.bin"/><Relationship Id="rId1146" Type="http://schemas.openxmlformats.org/officeDocument/2006/relationships/image" Target="media/image544.wmf"/><Relationship Id="rId723" Type="http://schemas.openxmlformats.org/officeDocument/2006/relationships/image" Target="media/image334.wmf"/><Relationship Id="rId930" Type="http://schemas.openxmlformats.org/officeDocument/2006/relationships/image" Target="media/image433.wmf"/><Relationship Id="rId1006" Type="http://schemas.openxmlformats.org/officeDocument/2006/relationships/image" Target="media/image472.wmf"/><Relationship Id="rId1353" Type="http://schemas.openxmlformats.org/officeDocument/2006/relationships/image" Target="media/image647.wmf"/><Relationship Id="rId155" Type="http://schemas.openxmlformats.org/officeDocument/2006/relationships/image" Target="media/image69.wmf"/><Relationship Id="rId362" Type="http://schemas.openxmlformats.org/officeDocument/2006/relationships/oleObject" Target="embeddings/oleObject188.bin"/><Relationship Id="rId1213" Type="http://schemas.openxmlformats.org/officeDocument/2006/relationships/image" Target="media/image577.wmf"/><Relationship Id="rId1297" Type="http://schemas.openxmlformats.org/officeDocument/2006/relationships/oleObject" Target="embeddings/oleObject668.bin"/><Relationship Id="rId222" Type="http://schemas.openxmlformats.org/officeDocument/2006/relationships/oleObject" Target="embeddings/oleObject110.bin"/><Relationship Id="rId667" Type="http://schemas.openxmlformats.org/officeDocument/2006/relationships/oleObject" Target="embeddings/oleObject349.bin"/><Relationship Id="rId874" Type="http://schemas.openxmlformats.org/officeDocument/2006/relationships/oleObject" Target="embeddings/oleObject459.bin"/><Relationship Id="rId17" Type="http://schemas.openxmlformats.org/officeDocument/2006/relationships/image" Target="media/image6.emf"/><Relationship Id="rId527" Type="http://schemas.openxmlformats.org/officeDocument/2006/relationships/image" Target="media/image242.wmf"/><Relationship Id="rId734" Type="http://schemas.openxmlformats.org/officeDocument/2006/relationships/oleObject" Target="embeddings/oleObject384.bin"/><Relationship Id="rId941" Type="http://schemas.openxmlformats.org/officeDocument/2006/relationships/image" Target="media/image439.wmf"/><Relationship Id="rId1157" Type="http://schemas.openxmlformats.org/officeDocument/2006/relationships/oleObject" Target="embeddings/oleObject597.bin"/><Relationship Id="rId70" Type="http://schemas.openxmlformats.org/officeDocument/2006/relationships/oleObject" Target="embeddings/oleObject33.bin"/><Relationship Id="rId166" Type="http://schemas.openxmlformats.org/officeDocument/2006/relationships/oleObject" Target="embeddings/oleObject81.bin"/><Relationship Id="rId373" Type="http://schemas.openxmlformats.org/officeDocument/2006/relationships/oleObject" Target="embeddings/oleObject195.bin"/><Relationship Id="rId580" Type="http://schemas.openxmlformats.org/officeDocument/2006/relationships/image" Target="media/image267.wmf"/><Relationship Id="rId801" Type="http://schemas.openxmlformats.org/officeDocument/2006/relationships/image" Target="media/image369.wmf"/><Relationship Id="rId1017" Type="http://schemas.openxmlformats.org/officeDocument/2006/relationships/oleObject" Target="embeddings/oleObject529.bin"/><Relationship Id="rId1224" Type="http://schemas.openxmlformats.org/officeDocument/2006/relationships/oleObject" Target="embeddings/oleObject632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6.bin"/><Relationship Id="rId440" Type="http://schemas.openxmlformats.org/officeDocument/2006/relationships/oleObject" Target="embeddings/oleObject230.bin"/><Relationship Id="rId678" Type="http://schemas.openxmlformats.org/officeDocument/2006/relationships/image" Target="media/image313.wmf"/><Relationship Id="rId885" Type="http://schemas.openxmlformats.org/officeDocument/2006/relationships/image" Target="media/image410.wmf"/><Relationship Id="rId1070" Type="http://schemas.openxmlformats.org/officeDocument/2006/relationships/image" Target="media/image504.wmf"/><Relationship Id="rId28" Type="http://schemas.openxmlformats.org/officeDocument/2006/relationships/oleObject" Target="embeddings/Microsoft_Visio_2003-2010_Drawing2.vsd"/><Relationship Id="rId300" Type="http://schemas.openxmlformats.org/officeDocument/2006/relationships/oleObject" Target="embeddings/oleObject151.bin"/><Relationship Id="rId538" Type="http://schemas.openxmlformats.org/officeDocument/2006/relationships/oleObject" Target="embeddings/oleObject280.bin"/><Relationship Id="rId745" Type="http://schemas.openxmlformats.org/officeDocument/2006/relationships/image" Target="media/image343.wmf"/><Relationship Id="rId952" Type="http://schemas.openxmlformats.org/officeDocument/2006/relationships/image" Target="media/image445.wmf"/><Relationship Id="rId1168" Type="http://schemas.openxmlformats.org/officeDocument/2006/relationships/image" Target="media/image555.wmf"/><Relationship Id="rId81" Type="http://schemas.openxmlformats.org/officeDocument/2006/relationships/oleObject" Target="embeddings/oleObject39.bin"/><Relationship Id="rId177" Type="http://schemas.openxmlformats.org/officeDocument/2006/relationships/image" Target="media/image80.wmf"/><Relationship Id="rId384" Type="http://schemas.openxmlformats.org/officeDocument/2006/relationships/oleObject" Target="embeddings/oleObject201.bin"/><Relationship Id="rId591" Type="http://schemas.openxmlformats.org/officeDocument/2006/relationships/oleObject" Target="embeddings/oleObject308.bin"/><Relationship Id="rId605" Type="http://schemas.openxmlformats.org/officeDocument/2006/relationships/oleObject" Target="embeddings/oleObject315.bin"/><Relationship Id="rId812" Type="http://schemas.openxmlformats.org/officeDocument/2006/relationships/oleObject" Target="embeddings/oleObject427.bin"/><Relationship Id="rId1028" Type="http://schemas.openxmlformats.org/officeDocument/2006/relationships/oleObject" Target="embeddings/oleObject534.bin"/><Relationship Id="rId1235" Type="http://schemas.openxmlformats.org/officeDocument/2006/relationships/image" Target="media/image587.wmf"/><Relationship Id="rId244" Type="http://schemas.openxmlformats.org/officeDocument/2006/relationships/image" Target="media/image112.wmf"/><Relationship Id="rId689" Type="http://schemas.openxmlformats.org/officeDocument/2006/relationships/image" Target="media/image319.wmf"/><Relationship Id="rId896" Type="http://schemas.openxmlformats.org/officeDocument/2006/relationships/oleObject" Target="embeddings/oleObject470.bin"/><Relationship Id="rId1081" Type="http://schemas.openxmlformats.org/officeDocument/2006/relationships/image" Target="media/image510.wmf"/><Relationship Id="rId1302" Type="http://schemas.openxmlformats.org/officeDocument/2006/relationships/image" Target="media/image621.wmf"/><Relationship Id="rId39" Type="http://schemas.openxmlformats.org/officeDocument/2006/relationships/oleObject" Target="embeddings/oleObject14.bin"/><Relationship Id="rId451" Type="http://schemas.openxmlformats.org/officeDocument/2006/relationships/image" Target="media/image205.wmf"/><Relationship Id="rId549" Type="http://schemas.openxmlformats.org/officeDocument/2006/relationships/oleObject" Target="embeddings/oleObject287.bin"/><Relationship Id="rId756" Type="http://schemas.openxmlformats.org/officeDocument/2006/relationships/image" Target="media/image348.wmf"/><Relationship Id="rId1179" Type="http://schemas.openxmlformats.org/officeDocument/2006/relationships/oleObject" Target="embeddings/oleObject608.bin"/><Relationship Id="rId104" Type="http://schemas.openxmlformats.org/officeDocument/2006/relationships/image" Target="media/image43.wmf"/><Relationship Id="rId188" Type="http://schemas.openxmlformats.org/officeDocument/2006/relationships/oleObject" Target="embeddings/oleObject92.bin"/><Relationship Id="rId311" Type="http://schemas.openxmlformats.org/officeDocument/2006/relationships/image" Target="media/image144.wmf"/><Relationship Id="rId395" Type="http://schemas.openxmlformats.org/officeDocument/2006/relationships/image" Target="media/image178.wmf"/><Relationship Id="rId409" Type="http://schemas.openxmlformats.org/officeDocument/2006/relationships/image" Target="media/image185.wmf"/><Relationship Id="rId963" Type="http://schemas.openxmlformats.org/officeDocument/2006/relationships/oleObject" Target="embeddings/oleObject502.bin"/><Relationship Id="rId1039" Type="http://schemas.openxmlformats.org/officeDocument/2006/relationships/oleObject" Target="embeddings/oleObject540.bin"/><Relationship Id="rId1246" Type="http://schemas.openxmlformats.org/officeDocument/2006/relationships/oleObject" Target="embeddings/oleObject643.bin"/><Relationship Id="rId92" Type="http://schemas.openxmlformats.org/officeDocument/2006/relationships/image" Target="media/image37.png"/><Relationship Id="rId616" Type="http://schemas.openxmlformats.org/officeDocument/2006/relationships/image" Target="media/image285.wmf"/><Relationship Id="rId823" Type="http://schemas.openxmlformats.org/officeDocument/2006/relationships/image" Target="media/image380.wmf"/><Relationship Id="rId255" Type="http://schemas.openxmlformats.org/officeDocument/2006/relationships/oleObject" Target="embeddings/oleObject127.bin"/><Relationship Id="rId462" Type="http://schemas.openxmlformats.org/officeDocument/2006/relationships/oleObject" Target="embeddings/oleObject241.bin"/><Relationship Id="rId1092" Type="http://schemas.openxmlformats.org/officeDocument/2006/relationships/oleObject" Target="embeddings/oleObject566.bin"/><Relationship Id="rId1106" Type="http://schemas.openxmlformats.org/officeDocument/2006/relationships/image" Target="media/image523.wmf"/><Relationship Id="rId1313" Type="http://schemas.openxmlformats.org/officeDocument/2006/relationships/oleObject" Target="embeddings/oleObject676.bin"/><Relationship Id="rId115" Type="http://schemas.openxmlformats.org/officeDocument/2006/relationships/oleObject" Target="embeddings/oleObject56.bin"/><Relationship Id="rId322" Type="http://schemas.openxmlformats.org/officeDocument/2006/relationships/oleObject" Target="embeddings/oleObject162.bin"/><Relationship Id="rId767" Type="http://schemas.openxmlformats.org/officeDocument/2006/relationships/oleObject" Target="embeddings/oleObject403.bin"/><Relationship Id="rId974" Type="http://schemas.openxmlformats.org/officeDocument/2006/relationships/oleObject" Target="embeddings/oleObject508.bin"/><Relationship Id="rId199" Type="http://schemas.openxmlformats.org/officeDocument/2006/relationships/oleObject" Target="embeddings/oleObject98.bin"/><Relationship Id="rId627" Type="http://schemas.openxmlformats.org/officeDocument/2006/relationships/oleObject" Target="embeddings/oleObject326.bin"/><Relationship Id="rId834" Type="http://schemas.openxmlformats.org/officeDocument/2006/relationships/image" Target="media/image386.wmf"/><Relationship Id="rId1257" Type="http://schemas.openxmlformats.org/officeDocument/2006/relationships/image" Target="media/image597.wmf"/><Relationship Id="rId266" Type="http://schemas.openxmlformats.org/officeDocument/2006/relationships/image" Target="media/image123.wmf"/><Relationship Id="rId473" Type="http://schemas.openxmlformats.org/officeDocument/2006/relationships/oleObject" Target="embeddings/oleObject246.bin"/><Relationship Id="rId680" Type="http://schemas.openxmlformats.org/officeDocument/2006/relationships/image" Target="media/image314.wmf"/><Relationship Id="rId901" Type="http://schemas.openxmlformats.org/officeDocument/2006/relationships/image" Target="media/image418.wmf"/><Relationship Id="rId1117" Type="http://schemas.openxmlformats.org/officeDocument/2006/relationships/image" Target="media/image529.wmf"/><Relationship Id="rId1324" Type="http://schemas.openxmlformats.org/officeDocument/2006/relationships/oleObject" Target="embeddings/oleObject681.bin"/><Relationship Id="rId30" Type="http://schemas.openxmlformats.org/officeDocument/2006/relationships/oleObject" Target="embeddings/oleObject10.bin"/><Relationship Id="rId126" Type="http://schemas.openxmlformats.org/officeDocument/2006/relationships/image" Target="media/image54.wmf"/><Relationship Id="rId333" Type="http://schemas.openxmlformats.org/officeDocument/2006/relationships/oleObject" Target="embeddings/oleObject167.bin"/><Relationship Id="rId540" Type="http://schemas.openxmlformats.org/officeDocument/2006/relationships/oleObject" Target="embeddings/oleObject281.bin"/><Relationship Id="rId778" Type="http://schemas.openxmlformats.org/officeDocument/2006/relationships/image" Target="media/image358.png"/><Relationship Id="rId985" Type="http://schemas.openxmlformats.org/officeDocument/2006/relationships/image" Target="media/image461.wmf"/><Relationship Id="rId1170" Type="http://schemas.openxmlformats.org/officeDocument/2006/relationships/image" Target="media/image556.wmf"/><Relationship Id="rId638" Type="http://schemas.openxmlformats.org/officeDocument/2006/relationships/image" Target="media/image296.wmf"/><Relationship Id="rId845" Type="http://schemas.openxmlformats.org/officeDocument/2006/relationships/image" Target="media/image392.wmf"/><Relationship Id="rId1030" Type="http://schemas.openxmlformats.org/officeDocument/2006/relationships/oleObject" Target="embeddings/oleObject535.bin"/><Relationship Id="rId1268" Type="http://schemas.openxmlformats.org/officeDocument/2006/relationships/image" Target="media/image603.wmf"/><Relationship Id="rId277" Type="http://schemas.openxmlformats.org/officeDocument/2006/relationships/image" Target="media/image128.wmf"/><Relationship Id="rId400" Type="http://schemas.openxmlformats.org/officeDocument/2006/relationships/oleObject" Target="embeddings/oleObject209.bin"/><Relationship Id="rId484" Type="http://schemas.openxmlformats.org/officeDocument/2006/relationships/oleObject" Target="embeddings/oleObject253.bin"/><Relationship Id="rId705" Type="http://schemas.openxmlformats.org/officeDocument/2006/relationships/image" Target="media/image327.wmf"/><Relationship Id="rId1128" Type="http://schemas.openxmlformats.org/officeDocument/2006/relationships/oleObject" Target="embeddings/oleObject583.bin"/><Relationship Id="rId1335" Type="http://schemas.openxmlformats.org/officeDocument/2006/relationships/image" Target="media/image638.wmf"/><Relationship Id="rId137" Type="http://schemas.openxmlformats.org/officeDocument/2006/relationships/oleObject" Target="embeddings/oleObject67.bin"/><Relationship Id="rId344" Type="http://schemas.openxmlformats.org/officeDocument/2006/relationships/oleObject" Target="embeddings/oleObject174.bin"/><Relationship Id="rId691" Type="http://schemas.openxmlformats.org/officeDocument/2006/relationships/image" Target="media/image320.wmf"/><Relationship Id="rId789" Type="http://schemas.openxmlformats.org/officeDocument/2006/relationships/oleObject" Target="embeddings/oleObject416.bin"/><Relationship Id="rId912" Type="http://schemas.openxmlformats.org/officeDocument/2006/relationships/image" Target="media/image424.wmf"/><Relationship Id="rId996" Type="http://schemas.openxmlformats.org/officeDocument/2006/relationships/oleObject" Target="embeddings/oleObject519.bin"/><Relationship Id="rId41" Type="http://schemas.openxmlformats.org/officeDocument/2006/relationships/image" Target="media/image16.png"/><Relationship Id="rId551" Type="http://schemas.openxmlformats.org/officeDocument/2006/relationships/oleObject" Target="embeddings/oleObject288.bin"/><Relationship Id="rId649" Type="http://schemas.openxmlformats.org/officeDocument/2006/relationships/image" Target="media/image300.wmf"/><Relationship Id="rId856" Type="http://schemas.openxmlformats.org/officeDocument/2006/relationships/image" Target="media/image397.wmf"/><Relationship Id="rId1181" Type="http://schemas.openxmlformats.org/officeDocument/2006/relationships/oleObject" Target="embeddings/oleObject609.bin"/><Relationship Id="rId1279" Type="http://schemas.openxmlformats.org/officeDocument/2006/relationships/image" Target="media/image609.wmf"/><Relationship Id="rId190" Type="http://schemas.openxmlformats.org/officeDocument/2006/relationships/oleObject" Target="embeddings/oleObject93.bin"/><Relationship Id="rId204" Type="http://schemas.openxmlformats.org/officeDocument/2006/relationships/image" Target="media/image93.wmf"/><Relationship Id="rId288" Type="http://schemas.openxmlformats.org/officeDocument/2006/relationships/oleObject" Target="embeddings/oleObject144.bin"/><Relationship Id="rId411" Type="http://schemas.openxmlformats.org/officeDocument/2006/relationships/image" Target="media/image186.wmf"/><Relationship Id="rId509" Type="http://schemas.openxmlformats.org/officeDocument/2006/relationships/image" Target="media/image233.wmf"/><Relationship Id="rId1041" Type="http://schemas.openxmlformats.org/officeDocument/2006/relationships/oleObject" Target="embeddings/oleObject541.bin"/><Relationship Id="rId1139" Type="http://schemas.openxmlformats.org/officeDocument/2006/relationships/image" Target="media/image540.wmf"/><Relationship Id="rId1346" Type="http://schemas.openxmlformats.org/officeDocument/2006/relationships/oleObject" Target="embeddings/oleObject692.bin"/><Relationship Id="rId495" Type="http://schemas.openxmlformats.org/officeDocument/2006/relationships/image" Target="media/image226.wmf"/><Relationship Id="rId716" Type="http://schemas.openxmlformats.org/officeDocument/2006/relationships/oleObject" Target="embeddings/oleObject375.bin"/><Relationship Id="rId923" Type="http://schemas.openxmlformats.org/officeDocument/2006/relationships/oleObject" Target="embeddings/oleObject483.bin"/><Relationship Id="rId52" Type="http://schemas.openxmlformats.org/officeDocument/2006/relationships/image" Target="media/image20.wmf"/><Relationship Id="rId148" Type="http://schemas.openxmlformats.org/officeDocument/2006/relationships/image" Target="media/image65.wmf"/><Relationship Id="rId355" Type="http://schemas.openxmlformats.org/officeDocument/2006/relationships/oleObject" Target="embeddings/oleObject183.bin"/><Relationship Id="rId562" Type="http://schemas.openxmlformats.org/officeDocument/2006/relationships/image" Target="media/image258.wmf"/><Relationship Id="rId1192" Type="http://schemas.openxmlformats.org/officeDocument/2006/relationships/image" Target="media/image567.wmf"/><Relationship Id="rId1206" Type="http://schemas.openxmlformats.org/officeDocument/2006/relationships/oleObject" Target="embeddings/oleObject622.bin"/><Relationship Id="rId215" Type="http://schemas.openxmlformats.org/officeDocument/2006/relationships/image" Target="media/image98.wmf"/><Relationship Id="rId422" Type="http://schemas.openxmlformats.org/officeDocument/2006/relationships/image" Target="media/image191.wmf"/><Relationship Id="rId867" Type="http://schemas.openxmlformats.org/officeDocument/2006/relationships/oleObject" Target="embeddings/oleObject454.bin"/><Relationship Id="rId1052" Type="http://schemas.openxmlformats.org/officeDocument/2006/relationships/image" Target="media/image495.wmf"/><Relationship Id="rId299" Type="http://schemas.openxmlformats.org/officeDocument/2006/relationships/image" Target="media/image138.wmf"/><Relationship Id="rId727" Type="http://schemas.openxmlformats.org/officeDocument/2006/relationships/image" Target="media/image336.wmf"/><Relationship Id="rId934" Type="http://schemas.openxmlformats.org/officeDocument/2006/relationships/image" Target="media/image435.wmf"/><Relationship Id="rId1357" Type="http://schemas.openxmlformats.org/officeDocument/2006/relationships/fontTable" Target="fontTable.xml"/><Relationship Id="rId63" Type="http://schemas.openxmlformats.org/officeDocument/2006/relationships/oleObject" Target="embeddings/oleObject30.bin"/><Relationship Id="rId159" Type="http://schemas.openxmlformats.org/officeDocument/2006/relationships/image" Target="media/image71.wmf"/><Relationship Id="rId366" Type="http://schemas.openxmlformats.org/officeDocument/2006/relationships/image" Target="media/image165.wmf"/><Relationship Id="rId573" Type="http://schemas.openxmlformats.org/officeDocument/2006/relationships/oleObject" Target="embeddings/oleObject299.bin"/><Relationship Id="rId780" Type="http://schemas.openxmlformats.org/officeDocument/2006/relationships/oleObject" Target="embeddings/oleObject411.bin"/><Relationship Id="rId1217" Type="http://schemas.openxmlformats.org/officeDocument/2006/relationships/image" Target="media/image579.wmf"/><Relationship Id="rId226" Type="http://schemas.openxmlformats.org/officeDocument/2006/relationships/oleObject" Target="embeddings/oleObject112.bin"/><Relationship Id="rId433" Type="http://schemas.openxmlformats.org/officeDocument/2006/relationships/oleObject" Target="embeddings/oleObject226.bin"/><Relationship Id="rId878" Type="http://schemas.openxmlformats.org/officeDocument/2006/relationships/oleObject" Target="embeddings/oleObject461.bin"/><Relationship Id="rId1063" Type="http://schemas.openxmlformats.org/officeDocument/2006/relationships/oleObject" Target="embeddings/oleObject552.bin"/><Relationship Id="rId1270" Type="http://schemas.openxmlformats.org/officeDocument/2006/relationships/image" Target="media/image604.wmf"/><Relationship Id="rId640" Type="http://schemas.openxmlformats.org/officeDocument/2006/relationships/image" Target="media/image297.wmf"/><Relationship Id="rId738" Type="http://schemas.openxmlformats.org/officeDocument/2006/relationships/oleObject" Target="embeddings/oleObject386.bin"/><Relationship Id="rId945" Type="http://schemas.openxmlformats.org/officeDocument/2006/relationships/image" Target="media/image441.wmf"/><Relationship Id="rId74" Type="http://schemas.openxmlformats.org/officeDocument/2006/relationships/oleObject" Target="embeddings/oleObject35.bin"/><Relationship Id="rId377" Type="http://schemas.openxmlformats.org/officeDocument/2006/relationships/image" Target="media/image169.wmf"/><Relationship Id="rId500" Type="http://schemas.openxmlformats.org/officeDocument/2006/relationships/oleObject" Target="embeddings/oleObject261.bin"/><Relationship Id="rId584" Type="http://schemas.openxmlformats.org/officeDocument/2006/relationships/image" Target="media/image269.wmf"/><Relationship Id="rId805" Type="http://schemas.openxmlformats.org/officeDocument/2006/relationships/image" Target="media/image371.wmf"/><Relationship Id="rId1130" Type="http://schemas.openxmlformats.org/officeDocument/2006/relationships/oleObject" Target="embeddings/oleObject584.bin"/><Relationship Id="rId1228" Type="http://schemas.openxmlformats.org/officeDocument/2006/relationships/image" Target="media/image583.e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8.bin"/><Relationship Id="rId791" Type="http://schemas.openxmlformats.org/officeDocument/2006/relationships/oleObject" Target="embeddings/oleObject417.bin"/><Relationship Id="rId889" Type="http://schemas.openxmlformats.org/officeDocument/2006/relationships/image" Target="media/image412.wmf"/><Relationship Id="rId1074" Type="http://schemas.openxmlformats.org/officeDocument/2006/relationships/image" Target="media/image506.png"/><Relationship Id="rId444" Type="http://schemas.openxmlformats.org/officeDocument/2006/relationships/oleObject" Target="embeddings/oleObject232.bin"/><Relationship Id="rId651" Type="http://schemas.openxmlformats.org/officeDocument/2006/relationships/image" Target="media/image301.wmf"/><Relationship Id="rId749" Type="http://schemas.openxmlformats.org/officeDocument/2006/relationships/image" Target="media/image345.wmf"/><Relationship Id="rId1281" Type="http://schemas.openxmlformats.org/officeDocument/2006/relationships/image" Target="media/image610.wmf"/><Relationship Id="rId290" Type="http://schemas.openxmlformats.org/officeDocument/2006/relationships/image" Target="media/image135.wmf"/><Relationship Id="rId304" Type="http://schemas.openxmlformats.org/officeDocument/2006/relationships/oleObject" Target="embeddings/oleObject153.bin"/><Relationship Id="rId388" Type="http://schemas.openxmlformats.org/officeDocument/2006/relationships/oleObject" Target="embeddings/oleObject203.bin"/><Relationship Id="rId511" Type="http://schemas.openxmlformats.org/officeDocument/2006/relationships/image" Target="media/image234.wmf"/><Relationship Id="rId609" Type="http://schemas.openxmlformats.org/officeDocument/2006/relationships/oleObject" Target="embeddings/oleObject317.bin"/><Relationship Id="rId956" Type="http://schemas.openxmlformats.org/officeDocument/2006/relationships/image" Target="media/image447.wmf"/><Relationship Id="rId1141" Type="http://schemas.openxmlformats.org/officeDocument/2006/relationships/image" Target="media/image541.wmf"/><Relationship Id="rId1239" Type="http://schemas.openxmlformats.org/officeDocument/2006/relationships/image" Target="media/image589.wmf"/><Relationship Id="rId85" Type="http://schemas.openxmlformats.org/officeDocument/2006/relationships/oleObject" Target="embeddings/oleObject41.bin"/><Relationship Id="rId150" Type="http://schemas.openxmlformats.org/officeDocument/2006/relationships/image" Target="media/image66.wmf"/><Relationship Id="rId595" Type="http://schemas.openxmlformats.org/officeDocument/2006/relationships/oleObject" Target="embeddings/oleObject310.bin"/><Relationship Id="rId816" Type="http://schemas.openxmlformats.org/officeDocument/2006/relationships/oleObject" Target="embeddings/oleObject429.bin"/><Relationship Id="rId1001" Type="http://schemas.openxmlformats.org/officeDocument/2006/relationships/image" Target="media/image469.wmf"/><Relationship Id="rId248" Type="http://schemas.openxmlformats.org/officeDocument/2006/relationships/image" Target="media/image114.wmf"/><Relationship Id="rId455" Type="http://schemas.openxmlformats.org/officeDocument/2006/relationships/image" Target="media/image207.wmf"/><Relationship Id="rId662" Type="http://schemas.openxmlformats.org/officeDocument/2006/relationships/image" Target="media/image305.wmf"/><Relationship Id="rId1085" Type="http://schemas.openxmlformats.org/officeDocument/2006/relationships/image" Target="media/image512.wmf"/><Relationship Id="rId1292" Type="http://schemas.openxmlformats.org/officeDocument/2006/relationships/image" Target="media/image616.wmf"/><Relationship Id="rId1306" Type="http://schemas.openxmlformats.org/officeDocument/2006/relationships/image" Target="media/image623.wmf"/><Relationship Id="rId12" Type="http://schemas.openxmlformats.org/officeDocument/2006/relationships/oleObject" Target="embeddings/oleObject2.bin"/><Relationship Id="rId108" Type="http://schemas.openxmlformats.org/officeDocument/2006/relationships/image" Target="media/image45.wmf"/><Relationship Id="rId315" Type="http://schemas.openxmlformats.org/officeDocument/2006/relationships/image" Target="media/image146.wmf"/><Relationship Id="rId522" Type="http://schemas.openxmlformats.org/officeDocument/2006/relationships/oleObject" Target="embeddings/oleObject272.bin"/><Relationship Id="rId967" Type="http://schemas.openxmlformats.org/officeDocument/2006/relationships/oleObject" Target="embeddings/oleObject504.bin"/><Relationship Id="rId1152" Type="http://schemas.openxmlformats.org/officeDocument/2006/relationships/image" Target="media/image547.wmf"/><Relationship Id="rId96" Type="http://schemas.openxmlformats.org/officeDocument/2006/relationships/image" Target="media/image39.wmf"/><Relationship Id="rId161" Type="http://schemas.openxmlformats.org/officeDocument/2006/relationships/image" Target="media/image72.wmf"/><Relationship Id="rId399" Type="http://schemas.openxmlformats.org/officeDocument/2006/relationships/image" Target="media/image180.wmf"/><Relationship Id="rId827" Type="http://schemas.openxmlformats.org/officeDocument/2006/relationships/image" Target="media/image382.wmf"/><Relationship Id="rId1012" Type="http://schemas.openxmlformats.org/officeDocument/2006/relationships/image" Target="media/image475.wmf"/><Relationship Id="rId259" Type="http://schemas.openxmlformats.org/officeDocument/2006/relationships/oleObject" Target="embeddings/oleObject129.bin"/><Relationship Id="rId466" Type="http://schemas.openxmlformats.org/officeDocument/2006/relationships/oleObject" Target="embeddings/oleObject243.bin"/><Relationship Id="rId673" Type="http://schemas.openxmlformats.org/officeDocument/2006/relationships/oleObject" Target="embeddings/oleObject352.bin"/><Relationship Id="rId880" Type="http://schemas.openxmlformats.org/officeDocument/2006/relationships/oleObject" Target="embeddings/oleObject462.bin"/><Relationship Id="rId1096" Type="http://schemas.openxmlformats.org/officeDocument/2006/relationships/oleObject" Target="embeddings/oleObject568.bin"/><Relationship Id="rId1317" Type="http://schemas.openxmlformats.org/officeDocument/2006/relationships/image" Target="media/image629.wmf"/><Relationship Id="rId23" Type="http://schemas.openxmlformats.org/officeDocument/2006/relationships/oleObject" Target="embeddings/oleObject8.bin"/><Relationship Id="rId119" Type="http://schemas.openxmlformats.org/officeDocument/2006/relationships/oleObject" Target="embeddings/oleObject58.bin"/><Relationship Id="rId326" Type="http://schemas.openxmlformats.org/officeDocument/2006/relationships/image" Target="media/image152.wmf"/><Relationship Id="rId533" Type="http://schemas.openxmlformats.org/officeDocument/2006/relationships/image" Target="media/image245.wmf"/><Relationship Id="rId978" Type="http://schemas.openxmlformats.org/officeDocument/2006/relationships/oleObject" Target="embeddings/oleObject510.bin"/><Relationship Id="rId1163" Type="http://schemas.openxmlformats.org/officeDocument/2006/relationships/oleObject" Target="embeddings/oleObject600.bin"/><Relationship Id="rId740" Type="http://schemas.openxmlformats.org/officeDocument/2006/relationships/oleObject" Target="embeddings/oleObject388.bin"/><Relationship Id="rId838" Type="http://schemas.openxmlformats.org/officeDocument/2006/relationships/image" Target="media/image388.png"/><Relationship Id="rId1023" Type="http://schemas.openxmlformats.org/officeDocument/2006/relationships/image" Target="media/image481.wmf"/><Relationship Id="rId172" Type="http://schemas.openxmlformats.org/officeDocument/2006/relationships/oleObject" Target="embeddings/oleObject84.bin"/><Relationship Id="rId477" Type="http://schemas.openxmlformats.org/officeDocument/2006/relationships/image" Target="media/image217.wmf"/><Relationship Id="rId600" Type="http://schemas.openxmlformats.org/officeDocument/2006/relationships/image" Target="media/image277.wmf"/><Relationship Id="rId684" Type="http://schemas.openxmlformats.org/officeDocument/2006/relationships/image" Target="media/image316.wmf"/><Relationship Id="rId1230" Type="http://schemas.openxmlformats.org/officeDocument/2006/relationships/oleObject" Target="embeddings/oleObject635.bin"/><Relationship Id="rId1328" Type="http://schemas.openxmlformats.org/officeDocument/2006/relationships/oleObject" Target="embeddings/oleObject683.bin"/><Relationship Id="rId337" Type="http://schemas.openxmlformats.org/officeDocument/2006/relationships/oleObject" Target="embeddings/oleObject169.bin"/><Relationship Id="rId891" Type="http://schemas.openxmlformats.org/officeDocument/2006/relationships/image" Target="media/image413.png"/><Relationship Id="rId905" Type="http://schemas.openxmlformats.org/officeDocument/2006/relationships/oleObject" Target="embeddings/oleObject474.bin"/><Relationship Id="rId989" Type="http://schemas.openxmlformats.org/officeDocument/2006/relationships/image" Target="media/image463.png"/><Relationship Id="rId34" Type="http://schemas.openxmlformats.org/officeDocument/2006/relationships/image" Target="media/image12.wmf"/><Relationship Id="rId544" Type="http://schemas.openxmlformats.org/officeDocument/2006/relationships/oleObject" Target="embeddings/oleObject283.bin"/><Relationship Id="rId751" Type="http://schemas.openxmlformats.org/officeDocument/2006/relationships/image" Target="media/image346.wmf"/><Relationship Id="rId849" Type="http://schemas.openxmlformats.org/officeDocument/2006/relationships/oleObject" Target="embeddings/oleObject445.bin"/><Relationship Id="rId1174" Type="http://schemas.openxmlformats.org/officeDocument/2006/relationships/image" Target="media/image558.wmf"/><Relationship Id="rId183" Type="http://schemas.openxmlformats.org/officeDocument/2006/relationships/image" Target="media/image83.wmf"/><Relationship Id="rId390" Type="http://schemas.openxmlformats.org/officeDocument/2006/relationships/oleObject" Target="embeddings/oleObject204.bin"/><Relationship Id="rId404" Type="http://schemas.openxmlformats.org/officeDocument/2006/relationships/oleObject" Target="embeddings/oleObject211.bin"/><Relationship Id="rId611" Type="http://schemas.openxmlformats.org/officeDocument/2006/relationships/oleObject" Target="embeddings/oleObject318.bin"/><Relationship Id="rId1034" Type="http://schemas.openxmlformats.org/officeDocument/2006/relationships/image" Target="media/image486.wmf"/><Relationship Id="rId1241" Type="http://schemas.openxmlformats.org/officeDocument/2006/relationships/image" Target="media/image590.wmf"/><Relationship Id="rId1339" Type="http://schemas.openxmlformats.org/officeDocument/2006/relationships/image" Target="media/image640.wmf"/><Relationship Id="rId250" Type="http://schemas.openxmlformats.org/officeDocument/2006/relationships/image" Target="media/image115.wmf"/><Relationship Id="rId488" Type="http://schemas.openxmlformats.org/officeDocument/2006/relationships/oleObject" Target="embeddings/oleObject255.bin"/><Relationship Id="rId695" Type="http://schemas.openxmlformats.org/officeDocument/2006/relationships/image" Target="media/image322.wmf"/><Relationship Id="rId709" Type="http://schemas.openxmlformats.org/officeDocument/2006/relationships/oleObject" Target="embeddings/oleObject370.bin"/><Relationship Id="rId916" Type="http://schemas.openxmlformats.org/officeDocument/2006/relationships/image" Target="media/image426.wmf"/><Relationship Id="rId1101" Type="http://schemas.openxmlformats.org/officeDocument/2006/relationships/oleObject" Target="embeddings/oleObject570.bin"/><Relationship Id="rId45" Type="http://schemas.openxmlformats.org/officeDocument/2006/relationships/oleObject" Target="embeddings/oleObject18.bin"/><Relationship Id="rId110" Type="http://schemas.openxmlformats.org/officeDocument/2006/relationships/image" Target="media/image46.wmf"/><Relationship Id="rId348" Type="http://schemas.openxmlformats.org/officeDocument/2006/relationships/oleObject" Target="embeddings/oleObject178.bin"/><Relationship Id="rId555" Type="http://schemas.openxmlformats.org/officeDocument/2006/relationships/oleObject" Target="embeddings/oleObject290.bin"/><Relationship Id="rId762" Type="http://schemas.openxmlformats.org/officeDocument/2006/relationships/image" Target="media/image351.wmf"/><Relationship Id="rId1185" Type="http://schemas.openxmlformats.org/officeDocument/2006/relationships/oleObject" Target="embeddings/oleObject611.bin"/><Relationship Id="rId194" Type="http://schemas.openxmlformats.org/officeDocument/2006/relationships/oleObject" Target="embeddings/oleObject95.bin"/><Relationship Id="rId208" Type="http://schemas.openxmlformats.org/officeDocument/2006/relationships/image" Target="media/image95.wmf"/><Relationship Id="rId415" Type="http://schemas.openxmlformats.org/officeDocument/2006/relationships/image" Target="media/image188.wmf"/><Relationship Id="rId622" Type="http://schemas.openxmlformats.org/officeDocument/2006/relationships/image" Target="media/image288.wmf"/><Relationship Id="rId1045" Type="http://schemas.openxmlformats.org/officeDocument/2006/relationships/oleObject" Target="embeddings/oleObject543.bin"/><Relationship Id="rId1252" Type="http://schemas.openxmlformats.org/officeDocument/2006/relationships/oleObject" Target="embeddings/oleObject647.bin"/><Relationship Id="rId261" Type="http://schemas.openxmlformats.org/officeDocument/2006/relationships/oleObject" Target="embeddings/oleObject130.bin"/><Relationship Id="rId499" Type="http://schemas.openxmlformats.org/officeDocument/2006/relationships/image" Target="media/image228.wmf"/><Relationship Id="rId927" Type="http://schemas.openxmlformats.org/officeDocument/2006/relationships/oleObject" Target="embeddings/oleObject485.bin"/><Relationship Id="rId1112" Type="http://schemas.openxmlformats.org/officeDocument/2006/relationships/oleObject" Target="embeddings/oleObject575.bin"/><Relationship Id="rId56" Type="http://schemas.openxmlformats.org/officeDocument/2006/relationships/oleObject" Target="embeddings/oleObject24.bin"/><Relationship Id="rId359" Type="http://schemas.openxmlformats.org/officeDocument/2006/relationships/oleObject" Target="embeddings/oleObject185.bin"/><Relationship Id="rId566" Type="http://schemas.openxmlformats.org/officeDocument/2006/relationships/image" Target="media/image260.wmf"/><Relationship Id="rId773" Type="http://schemas.openxmlformats.org/officeDocument/2006/relationships/oleObject" Target="embeddings/oleObject406.bin"/><Relationship Id="rId1196" Type="http://schemas.openxmlformats.org/officeDocument/2006/relationships/image" Target="media/image569.wmf"/><Relationship Id="rId121" Type="http://schemas.openxmlformats.org/officeDocument/2006/relationships/oleObject" Target="embeddings/oleObject59.bin"/><Relationship Id="rId219" Type="http://schemas.openxmlformats.org/officeDocument/2006/relationships/image" Target="media/image100.wmf"/><Relationship Id="rId426" Type="http://schemas.openxmlformats.org/officeDocument/2006/relationships/image" Target="media/image193.wmf"/><Relationship Id="rId633" Type="http://schemas.openxmlformats.org/officeDocument/2006/relationships/oleObject" Target="embeddings/oleObject329.bin"/><Relationship Id="rId980" Type="http://schemas.openxmlformats.org/officeDocument/2006/relationships/oleObject" Target="embeddings/oleObject511.bin"/><Relationship Id="rId1056" Type="http://schemas.openxmlformats.org/officeDocument/2006/relationships/image" Target="media/image497.wmf"/><Relationship Id="rId1263" Type="http://schemas.openxmlformats.org/officeDocument/2006/relationships/image" Target="media/image600.wmf"/><Relationship Id="rId840" Type="http://schemas.openxmlformats.org/officeDocument/2006/relationships/oleObject" Target="embeddings/oleObject440.bin"/><Relationship Id="rId938" Type="http://schemas.openxmlformats.org/officeDocument/2006/relationships/image" Target="media/image437.emf"/><Relationship Id="rId67" Type="http://schemas.openxmlformats.org/officeDocument/2006/relationships/image" Target="media/image25.wmf"/><Relationship Id="rId272" Type="http://schemas.openxmlformats.org/officeDocument/2006/relationships/image" Target="media/image126.wmf"/><Relationship Id="rId577" Type="http://schemas.openxmlformats.org/officeDocument/2006/relationships/oleObject" Target="embeddings/oleObject301.bin"/><Relationship Id="rId700" Type="http://schemas.openxmlformats.org/officeDocument/2006/relationships/oleObject" Target="embeddings/oleObject365.bin"/><Relationship Id="rId1123" Type="http://schemas.openxmlformats.org/officeDocument/2006/relationships/image" Target="media/image532.wmf"/><Relationship Id="rId1330" Type="http://schemas.openxmlformats.org/officeDocument/2006/relationships/oleObject" Target="embeddings/oleObject684.bin"/><Relationship Id="rId132" Type="http://schemas.openxmlformats.org/officeDocument/2006/relationships/image" Target="media/image57.wmf"/><Relationship Id="rId784" Type="http://schemas.openxmlformats.org/officeDocument/2006/relationships/image" Target="media/image360.wmf"/><Relationship Id="rId991" Type="http://schemas.openxmlformats.org/officeDocument/2006/relationships/image" Target="media/image464.wmf"/><Relationship Id="rId1067" Type="http://schemas.openxmlformats.org/officeDocument/2006/relationships/oleObject" Target="embeddings/oleObject554.bin"/><Relationship Id="rId437" Type="http://schemas.openxmlformats.org/officeDocument/2006/relationships/oleObject" Target="embeddings/oleObject228.bin"/><Relationship Id="rId644" Type="http://schemas.openxmlformats.org/officeDocument/2006/relationships/oleObject" Target="embeddings/oleObject336.bin"/><Relationship Id="rId851" Type="http://schemas.openxmlformats.org/officeDocument/2006/relationships/oleObject" Target="embeddings/oleObject446.bin"/><Relationship Id="rId1274" Type="http://schemas.openxmlformats.org/officeDocument/2006/relationships/image" Target="media/image606.wmf"/><Relationship Id="rId283" Type="http://schemas.openxmlformats.org/officeDocument/2006/relationships/image" Target="media/image131.wmf"/><Relationship Id="rId490" Type="http://schemas.openxmlformats.org/officeDocument/2006/relationships/oleObject" Target="embeddings/oleObject256.bin"/><Relationship Id="rId504" Type="http://schemas.openxmlformats.org/officeDocument/2006/relationships/oleObject" Target="embeddings/oleObject263.bin"/><Relationship Id="rId711" Type="http://schemas.openxmlformats.org/officeDocument/2006/relationships/image" Target="media/image329.wmf"/><Relationship Id="rId949" Type="http://schemas.openxmlformats.org/officeDocument/2006/relationships/image" Target="media/image443.wmf"/><Relationship Id="rId1134" Type="http://schemas.openxmlformats.org/officeDocument/2006/relationships/oleObject" Target="embeddings/oleObject586.bin"/><Relationship Id="rId1341" Type="http://schemas.openxmlformats.org/officeDocument/2006/relationships/image" Target="media/image641.wmf"/><Relationship Id="rId78" Type="http://schemas.openxmlformats.org/officeDocument/2006/relationships/image" Target="media/image30.wmf"/><Relationship Id="rId143" Type="http://schemas.openxmlformats.org/officeDocument/2006/relationships/oleObject" Target="embeddings/oleObject70.bin"/><Relationship Id="rId350" Type="http://schemas.openxmlformats.org/officeDocument/2006/relationships/oleObject" Target="embeddings/oleObject180.bin"/><Relationship Id="rId588" Type="http://schemas.openxmlformats.org/officeDocument/2006/relationships/image" Target="media/image271.wmf"/><Relationship Id="rId795" Type="http://schemas.openxmlformats.org/officeDocument/2006/relationships/oleObject" Target="embeddings/oleObject419.bin"/><Relationship Id="rId809" Type="http://schemas.openxmlformats.org/officeDocument/2006/relationships/image" Target="media/image373.wmf"/><Relationship Id="rId1201" Type="http://schemas.openxmlformats.org/officeDocument/2006/relationships/oleObject" Target="embeddings/oleObject619.bin"/><Relationship Id="rId9" Type="http://schemas.openxmlformats.org/officeDocument/2006/relationships/image" Target="media/image2.gif"/><Relationship Id="rId210" Type="http://schemas.openxmlformats.org/officeDocument/2006/relationships/image" Target="media/image96.wmf"/><Relationship Id="rId448" Type="http://schemas.openxmlformats.org/officeDocument/2006/relationships/oleObject" Target="embeddings/oleObject234.bin"/><Relationship Id="rId655" Type="http://schemas.openxmlformats.org/officeDocument/2006/relationships/image" Target="media/image303.wmf"/><Relationship Id="rId862" Type="http://schemas.openxmlformats.org/officeDocument/2006/relationships/image" Target="media/image400.wmf"/><Relationship Id="rId1078" Type="http://schemas.openxmlformats.org/officeDocument/2006/relationships/oleObject" Target="embeddings/oleObject559.bin"/><Relationship Id="rId1285" Type="http://schemas.openxmlformats.org/officeDocument/2006/relationships/image" Target="media/image612.wmf"/><Relationship Id="rId294" Type="http://schemas.openxmlformats.org/officeDocument/2006/relationships/oleObject" Target="embeddings/oleObject147.bin"/><Relationship Id="rId308" Type="http://schemas.openxmlformats.org/officeDocument/2006/relationships/oleObject" Target="embeddings/oleObject155.bin"/><Relationship Id="rId515" Type="http://schemas.openxmlformats.org/officeDocument/2006/relationships/image" Target="media/image236.wmf"/><Relationship Id="rId722" Type="http://schemas.openxmlformats.org/officeDocument/2006/relationships/oleObject" Target="embeddings/oleObject378.bin"/><Relationship Id="rId1145" Type="http://schemas.openxmlformats.org/officeDocument/2006/relationships/oleObject" Target="embeddings/oleObject591.bin"/><Relationship Id="rId1352" Type="http://schemas.openxmlformats.org/officeDocument/2006/relationships/oleObject" Target="embeddings/oleObject695.bin"/><Relationship Id="rId89" Type="http://schemas.openxmlformats.org/officeDocument/2006/relationships/oleObject" Target="embeddings/oleObject43.bin"/><Relationship Id="rId154" Type="http://schemas.openxmlformats.org/officeDocument/2006/relationships/oleObject" Target="embeddings/oleObject75.bin"/><Relationship Id="rId361" Type="http://schemas.openxmlformats.org/officeDocument/2006/relationships/oleObject" Target="embeddings/oleObject187.bin"/><Relationship Id="rId599" Type="http://schemas.openxmlformats.org/officeDocument/2006/relationships/oleObject" Target="embeddings/oleObject312.bin"/><Relationship Id="rId1005" Type="http://schemas.openxmlformats.org/officeDocument/2006/relationships/oleObject" Target="embeddings/oleObject523.bin"/><Relationship Id="rId1212" Type="http://schemas.openxmlformats.org/officeDocument/2006/relationships/oleObject" Target="embeddings/oleObject625.bin"/><Relationship Id="rId459" Type="http://schemas.openxmlformats.org/officeDocument/2006/relationships/image" Target="media/image209.wmf"/><Relationship Id="rId666" Type="http://schemas.openxmlformats.org/officeDocument/2006/relationships/image" Target="media/image307.wmf"/><Relationship Id="rId873" Type="http://schemas.openxmlformats.org/officeDocument/2006/relationships/oleObject" Target="embeddings/oleObject458.bin"/><Relationship Id="rId1089" Type="http://schemas.openxmlformats.org/officeDocument/2006/relationships/image" Target="media/image514.wmf"/><Relationship Id="rId1296" Type="http://schemas.openxmlformats.org/officeDocument/2006/relationships/image" Target="media/image618.wmf"/><Relationship Id="rId16" Type="http://schemas.openxmlformats.org/officeDocument/2006/relationships/oleObject" Target="embeddings/oleObject4.bin"/><Relationship Id="rId221" Type="http://schemas.openxmlformats.org/officeDocument/2006/relationships/image" Target="media/image101.wmf"/><Relationship Id="rId319" Type="http://schemas.openxmlformats.org/officeDocument/2006/relationships/image" Target="media/image148.wmf"/><Relationship Id="rId526" Type="http://schemas.openxmlformats.org/officeDocument/2006/relationships/oleObject" Target="embeddings/oleObject274.bin"/><Relationship Id="rId1156" Type="http://schemas.openxmlformats.org/officeDocument/2006/relationships/image" Target="media/image549.wmf"/><Relationship Id="rId733" Type="http://schemas.openxmlformats.org/officeDocument/2006/relationships/image" Target="media/image339.wmf"/><Relationship Id="rId940" Type="http://schemas.openxmlformats.org/officeDocument/2006/relationships/oleObject" Target="embeddings/oleObject491.bin"/><Relationship Id="rId1016" Type="http://schemas.openxmlformats.org/officeDocument/2006/relationships/image" Target="media/image477.wmf"/><Relationship Id="rId165" Type="http://schemas.openxmlformats.org/officeDocument/2006/relationships/image" Target="media/image74.wmf"/><Relationship Id="rId372" Type="http://schemas.openxmlformats.org/officeDocument/2006/relationships/oleObject" Target="embeddings/oleObject194.bin"/><Relationship Id="rId677" Type="http://schemas.openxmlformats.org/officeDocument/2006/relationships/oleObject" Target="embeddings/oleObject354.bin"/><Relationship Id="rId800" Type="http://schemas.openxmlformats.org/officeDocument/2006/relationships/image" Target="media/image368.jpeg"/><Relationship Id="rId1223" Type="http://schemas.openxmlformats.org/officeDocument/2006/relationships/oleObject" Target="embeddings/oleObject631.bin"/><Relationship Id="rId232" Type="http://schemas.openxmlformats.org/officeDocument/2006/relationships/image" Target="media/image106.wmf"/><Relationship Id="rId884" Type="http://schemas.openxmlformats.org/officeDocument/2006/relationships/oleObject" Target="embeddings/oleObject464.bin"/><Relationship Id="rId27" Type="http://schemas.openxmlformats.org/officeDocument/2006/relationships/image" Target="media/image9.emf"/><Relationship Id="rId537" Type="http://schemas.openxmlformats.org/officeDocument/2006/relationships/image" Target="media/image247.wmf"/><Relationship Id="rId744" Type="http://schemas.openxmlformats.org/officeDocument/2006/relationships/oleObject" Target="embeddings/oleObject391.bin"/><Relationship Id="rId951" Type="http://schemas.openxmlformats.org/officeDocument/2006/relationships/image" Target="media/image444.png"/><Relationship Id="rId1167" Type="http://schemas.openxmlformats.org/officeDocument/2006/relationships/oleObject" Target="embeddings/oleObject602.bin"/><Relationship Id="rId80" Type="http://schemas.openxmlformats.org/officeDocument/2006/relationships/image" Target="media/image31.wmf"/><Relationship Id="rId176" Type="http://schemas.openxmlformats.org/officeDocument/2006/relationships/oleObject" Target="embeddings/oleObject86.bin"/><Relationship Id="rId383" Type="http://schemas.openxmlformats.org/officeDocument/2006/relationships/image" Target="media/image172.wmf"/><Relationship Id="rId590" Type="http://schemas.openxmlformats.org/officeDocument/2006/relationships/image" Target="media/image272.wmf"/><Relationship Id="rId604" Type="http://schemas.openxmlformats.org/officeDocument/2006/relationships/image" Target="media/image279.wmf"/><Relationship Id="rId811" Type="http://schemas.openxmlformats.org/officeDocument/2006/relationships/image" Target="media/image374.wmf"/><Relationship Id="rId1027" Type="http://schemas.openxmlformats.org/officeDocument/2006/relationships/image" Target="media/image483.wmf"/><Relationship Id="rId1234" Type="http://schemas.openxmlformats.org/officeDocument/2006/relationships/oleObject" Target="embeddings/oleObject637.bin"/><Relationship Id="rId243" Type="http://schemas.openxmlformats.org/officeDocument/2006/relationships/oleObject" Target="embeddings/oleObject121.bin"/><Relationship Id="rId450" Type="http://schemas.openxmlformats.org/officeDocument/2006/relationships/oleObject" Target="embeddings/oleObject235.bin"/><Relationship Id="rId688" Type="http://schemas.openxmlformats.org/officeDocument/2006/relationships/oleObject" Target="embeddings/oleObject359.bin"/><Relationship Id="rId895" Type="http://schemas.openxmlformats.org/officeDocument/2006/relationships/image" Target="media/image415.wmf"/><Relationship Id="rId909" Type="http://schemas.openxmlformats.org/officeDocument/2006/relationships/oleObject" Target="embeddings/oleObject476.bin"/><Relationship Id="rId1080" Type="http://schemas.openxmlformats.org/officeDocument/2006/relationships/oleObject" Target="embeddings/oleObject560.bin"/><Relationship Id="rId1301" Type="http://schemas.openxmlformats.org/officeDocument/2006/relationships/oleObject" Target="embeddings/oleObject670.bin"/><Relationship Id="rId38" Type="http://schemas.openxmlformats.org/officeDocument/2006/relationships/image" Target="media/image14.wmf"/><Relationship Id="rId103" Type="http://schemas.openxmlformats.org/officeDocument/2006/relationships/oleObject" Target="embeddings/oleObject50.bin"/><Relationship Id="rId310" Type="http://schemas.openxmlformats.org/officeDocument/2006/relationships/oleObject" Target="embeddings/oleObject156.bin"/><Relationship Id="rId548" Type="http://schemas.openxmlformats.org/officeDocument/2006/relationships/oleObject" Target="embeddings/oleObject286.bin"/><Relationship Id="rId755" Type="http://schemas.openxmlformats.org/officeDocument/2006/relationships/oleObject" Target="embeddings/oleObject397.bin"/><Relationship Id="rId962" Type="http://schemas.openxmlformats.org/officeDocument/2006/relationships/image" Target="media/image450.wmf"/><Relationship Id="rId1178" Type="http://schemas.openxmlformats.org/officeDocument/2006/relationships/image" Target="media/image560.wmf"/><Relationship Id="rId91" Type="http://schemas.openxmlformats.org/officeDocument/2006/relationships/oleObject" Target="embeddings/oleObject44.bin"/><Relationship Id="rId187" Type="http://schemas.openxmlformats.org/officeDocument/2006/relationships/image" Target="media/image85.wmf"/><Relationship Id="rId394" Type="http://schemas.openxmlformats.org/officeDocument/2006/relationships/oleObject" Target="embeddings/oleObject206.bin"/><Relationship Id="rId408" Type="http://schemas.openxmlformats.org/officeDocument/2006/relationships/oleObject" Target="embeddings/oleObject213.bin"/><Relationship Id="rId615" Type="http://schemas.openxmlformats.org/officeDocument/2006/relationships/oleObject" Target="embeddings/oleObject320.bin"/><Relationship Id="rId822" Type="http://schemas.openxmlformats.org/officeDocument/2006/relationships/oleObject" Target="embeddings/oleObject432.bin"/><Relationship Id="rId1038" Type="http://schemas.openxmlformats.org/officeDocument/2006/relationships/image" Target="media/image488.wmf"/><Relationship Id="rId1245" Type="http://schemas.openxmlformats.org/officeDocument/2006/relationships/image" Target="media/image592.wmf"/><Relationship Id="rId254" Type="http://schemas.openxmlformats.org/officeDocument/2006/relationships/image" Target="media/image117.wmf"/><Relationship Id="rId699" Type="http://schemas.openxmlformats.org/officeDocument/2006/relationships/image" Target="media/image324.wmf"/><Relationship Id="rId1091" Type="http://schemas.openxmlformats.org/officeDocument/2006/relationships/image" Target="media/image515.wmf"/><Relationship Id="rId1105" Type="http://schemas.openxmlformats.org/officeDocument/2006/relationships/oleObject" Target="embeddings/oleObject572.bin"/><Relationship Id="rId1312" Type="http://schemas.openxmlformats.org/officeDocument/2006/relationships/image" Target="media/image626.wmf"/><Relationship Id="rId49" Type="http://schemas.openxmlformats.org/officeDocument/2006/relationships/oleObject" Target="embeddings/oleObject20.bin"/><Relationship Id="rId114" Type="http://schemas.openxmlformats.org/officeDocument/2006/relationships/image" Target="media/image48.wmf"/><Relationship Id="rId461" Type="http://schemas.openxmlformats.org/officeDocument/2006/relationships/image" Target="media/image210.wmf"/><Relationship Id="rId559" Type="http://schemas.openxmlformats.org/officeDocument/2006/relationships/oleObject" Target="embeddings/oleObject292.bin"/><Relationship Id="rId766" Type="http://schemas.openxmlformats.org/officeDocument/2006/relationships/image" Target="media/image353.wmf"/><Relationship Id="rId1189" Type="http://schemas.openxmlformats.org/officeDocument/2006/relationships/oleObject" Target="embeddings/oleObject613.bin"/><Relationship Id="rId198" Type="http://schemas.openxmlformats.org/officeDocument/2006/relationships/image" Target="media/image90.wmf"/><Relationship Id="rId321" Type="http://schemas.openxmlformats.org/officeDocument/2006/relationships/image" Target="media/image149.wmf"/><Relationship Id="rId419" Type="http://schemas.openxmlformats.org/officeDocument/2006/relationships/image" Target="media/image190.png"/><Relationship Id="rId626" Type="http://schemas.openxmlformats.org/officeDocument/2006/relationships/image" Target="media/image290.wmf"/><Relationship Id="rId973" Type="http://schemas.openxmlformats.org/officeDocument/2006/relationships/image" Target="media/image455.wmf"/><Relationship Id="rId1049" Type="http://schemas.openxmlformats.org/officeDocument/2006/relationships/oleObject" Target="embeddings/oleObject545.bin"/><Relationship Id="rId1256" Type="http://schemas.openxmlformats.org/officeDocument/2006/relationships/oleObject" Target="embeddings/oleObject649.bin"/><Relationship Id="rId833" Type="http://schemas.openxmlformats.org/officeDocument/2006/relationships/image" Target="media/image385.png"/><Relationship Id="rId1116" Type="http://schemas.openxmlformats.org/officeDocument/2006/relationships/oleObject" Target="embeddings/oleObject577.bin"/><Relationship Id="rId265" Type="http://schemas.openxmlformats.org/officeDocument/2006/relationships/oleObject" Target="embeddings/oleObject132.bin"/><Relationship Id="rId472" Type="http://schemas.openxmlformats.org/officeDocument/2006/relationships/image" Target="media/image216.wmf"/><Relationship Id="rId900" Type="http://schemas.openxmlformats.org/officeDocument/2006/relationships/oleObject" Target="embeddings/oleObject472.bin"/><Relationship Id="rId1323" Type="http://schemas.openxmlformats.org/officeDocument/2006/relationships/image" Target="media/image632.wmf"/><Relationship Id="rId125" Type="http://schemas.openxmlformats.org/officeDocument/2006/relationships/oleObject" Target="embeddings/oleObject61.bin"/><Relationship Id="rId332" Type="http://schemas.openxmlformats.org/officeDocument/2006/relationships/image" Target="media/image155.wmf"/><Relationship Id="rId777" Type="http://schemas.openxmlformats.org/officeDocument/2006/relationships/oleObject" Target="embeddings/oleObject409.bin"/><Relationship Id="rId984" Type="http://schemas.openxmlformats.org/officeDocument/2006/relationships/oleObject" Target="embeddings/oleObject513.bin"/><Relationship Id="rId637" Type="http://schemas.openxmlformats.org/officeDocument/2006/relationships/oleObject" Target="embeddings/oleObject331.bin"/><Relationship Id="rId844" Type="http://schemas.openxmlformats.org/officeDocument/2006/relationships/oleObject" Target="embeddings/oleObject442.bin"/><Relationship Id="rId1267" Type="http://schemas.openxmlformats.org/officeDocument/2006/relationships/oleObject" Target="embeddings/oleObject654.bin"/><Relationship Id="rId276" Type="http://schemas.openxmlformats.org/officeDocument/2006/relationships/oleObject" Target="embeddings/oleObject138.bin"/><Relationship Id="rId483" Type="http://schemas.openxmlformats.org/officeDocument/2006/relationships/image" Target="media/image220.wmf"/><Relationship Id="rId690" Type="http://schemas.openxmlformats.org/officeDocument/2006/relationships/oleObject" Target="embeddings/oleObject360.bin"/><Relationship Id="rId704" Type="http://schemas.openxmlformats.org/officeDocument/2006/relationships/oleObject" Target="embeddings/oleObject367.bin"/><Relationship Id="rId911" Type="http://schemas.openxmlformats.org/officeDocument/2006/relationships/oleObject" Target="embeddings/oleObject477.bin"/><Relationship Id="rId1127" Type="http://schemas.openxmlformats.org/officeDocument/2006/relationships/image" Target="media/image534.wmf"/><Relationship Id="rId1334" Type="http://schemas.openxmlformats.org/officeDocument/2006/relationships/oleObject" Target="embeddings/oleObject686.bin"/><Relationship Id="rId40" Type="http://schemas.openxmlformats.org/officeDocument/2006/relationships/image" Target="media/image15.png"/><Relationship Id="rId136" Type="http://schemas.openxmlformats.org/officeDocument/2006/relationships/image" Target="media/image59.wmf"/><Relationship Id="rId343" Type="http://schemas.openxmlformats.org/officeDocument/2006/relationships/oleObject" Target="embeddings/oleObject173.bin"/><Relationship Id="rId550" Type="http://schemas.openxmlformats.org/officeDocument/2006/relationships/image" Target="media/image252.wmf"/><Relationship Id="rId788" Type="http://schemas.openxmlformats.org/officeDocument/2006/relationships/image" Target="media/image362.wmf"/><Relationship Id="rId995" Type="http://schemas.openxmlformats.org/officeDocument/2006/relationships/image" Target="media/image466.wmf"/><Relationship Id="rId1180" Type="http://schemas.openxmlformats.org/officeDocument/2006/relationships/image" Target="media/image561.wmf"/><Relationship Id="rId203" Type="http://schemas.openxmlformats.org/officeDocument/2006/relationships/oleObject" Target="embeddings/oleObject100.bin"/><Relationship Id="rId648" Type="http://schemas.openxmlformats.org/officeDocument/2006/relationships/oleObject" Target="embeddings/oleObject338.bin"/><Relationship Id="rId855" Type="http://schemas.openxmlformats.org/officeDocument/2006/relationships/oleObject" Target="embeddings/oleObject448.bin"/><Relationship Id="rId1040" Type="http://schemas.openxmlformats.org/officeDocument/2006/relationships/image" Target="media/image489.wmf"/><Relationship Id="rId1278" Type="http://schemas.openxmlformats.org/officeDocument/2006/relationships/image" Target="media/image608.png"/><Relationship Id="rId287" Type="http://schemas.openxmlformats.org/officeDocument/2006/relationships/image" Target="media/image133.wmf"/><Relationship Id="rId410" Type="http://schemas.openxmlformats.org/officeDocument/2006/relationships/oleObject" Target="embeddings/oleObject214.bin"/><Relationship Id="rId494" Type="http://schemas.openxmlformats.org/officeDocument/2006/relationships/oleObject" Target="embeddings/oleObject258.bin"/><Relationship Id="rId508" Type="http://schemas.openxmlformats.org/officeDocument/2006/relationships/oleObject" Target="embeddings/oleObject265.bin"/><Relationship Id="rId715" Type="http://schemas.openxmlformats.org/officeDocument/2006/relationships/oleObject" Target="embeddings/oleObject374.bin"/><Relationship Id="rId922" Type="http://schemas.openxmlformats.org/officeDocument/2006/relationships/image" Target="media/image429.wmf"/><Relationship Id="rId1138" Type="http://schemas.openxmlformats.org/officeDocument/2006/relationships/oleObject" Target="embeddings/oleObject588.bin"/><Relationship Id="rId1345" Type="http://schemas.openxmlformats.org/officeDocument/2006/relationships/image" Target="media/image643.wmf"/><Relationship Id="rId147" Type="http://schemas.openxmlformats.org/officeDocument/2006/relationships/oleObject" Target="embeddings/oleObject72.bin"/><Relationship Id="rId354" Type="http://schemas.openxmlformats.org/officeDocument/2006/relationships/image" Target="media/image161.wmf"/><Relationship Id="rId799" Type="http://schemas.openxmlformats.org/officeDocument/2006/relationships/oleObject" Target="embeddings/oleObject421.bin"/><Relationship Id="rId1191" Type="http://schemas.openxmlformats.org/officeDocument/2006/relationships/oleObject" Target="embeddings/oleObject614.bin"/><Relationship Id="rId1205" Type="http://schemas.openxmlformats.org/officeDocument/2006/relationships/image" Target="media/image573.emf"/><Relationship Id="rId51" Type="http://schemas.openxmlformats.org/officeDocument/2006/relationships/oleObject" Target="embeddings/oleObject21.bin"/><Relationship Id="rId561" Type="http://schemas.openxmlformats.org/officeDocument/2006/relationships/oleObject" Target="embeddings/oleObject293.bin"/><Relationship Id="rId659" Type="http://schemas.openxmlformats.org/officeDocument/2006/relationships/oleObject" Target="embeddings/oleObject344.bin"/><Relationship Id="rId866" Type="http://schemas.openxmlformats.org/officeDocument/2006/relationships/image" Target="media/image402.wmf"/><Relationship Id="rId1289" Type="http://schemas.openxmlformats.org/officeDocument/2006/relationships/image" Target="media/image614.wmf"/><Relationship Id="rId214" Type="http://schemas.openxmlformats.org/officeDocument/2006/relationships/oleObject" Target="embeddings/oleObject106.bin"/><Relationship Id="rId298" Type="http://schemas.openxmlformats.org/officeDocument/2006/relationships/oleObject" Target="embeddings/oleObject150.bin"/><Relationship Id="rId421" Type="http://schemas.openxmlformats.org/officeDocument/2006/relationships/oleObject" Target="embeddings/oleObject220.bin"/><Relationship Id="rId519" Type="http://schemas.openxmlformats.org/officeDocument/2006/relationships/image" Target="media/image238.wmf"/><Relationship Id="rId1051" Type="http://schemas.openxmlformats.org/officeDocument/2006/relationships/oleObject" Target="embeddings/oleObject546.bin"/><Relationship Id="rId1149" Type="http://schemas.openxmlformats.org/officeDocument/2006/relationships/oleObject" Target="embeddings/oleObject593.bin"/><Relationship Id="rId1356" Type="http://schemas.openxmlformats.org/officeDocument/2006/relationships/footer" Target="footer1.xml"/><Relationship Id="rId158" Type="http://schemas.openxmlformats.org/officeDocument/2006/relationships/oleObject" Target="embeddings/oleObject77.bin"/><Relationship Id="rId726" Type="http://schemas.openxmlformats.org/officeDocument/2006/relationships/oleObject" Target="embeddings/oleObject380.bin"/><Relationship Id="rId933" Type="http://schemas.openxmlformats.org/officeDocument/2006/relationships/oleObject" Target="embeddings/oleObject488.bin"/><Relationship Id="rId1009" Type="http://schemas.openxmlformats.org/officeDocument/2006/relationships/oleObject" Target="embeddings/oleObject525.bin"/><Relationship Id="rId62" Type="http://schemas.openxmlformats.org/officeDocument/2006/relationships/oleObject" Target="embeddings/oleObject29.bin"/><Relationship Id="rId365" Type="http://schemas.openxmlformats.org/officeDocument/2006/relationships/oleObject" Target="embeddings/oleObject190.bin"/><Relationship Id="rId572" Type="http://schemas.openxmlformats.org/officeDocument/2006/relationships/image" Target="media/image263.wmf"/><Relationship Id="rId1216" Type="http://schemas.openxmlformats.org/officeDocument/2006/relationships/oleObject" Target="embeddings/oleObject627.bin"/><Relationship Id="rId225" Type="http://schemas.openxmlformats.org/officeDocument/2006/relationships/image" Target="media/image103.wmf"/><Relationship Id="rId432" Type="http://schemas.openxmlformats.org/officeDocument/2006/relationships/image" Target="media/image196.wmf"/><Relationship Id="rId877" Type="http://schemas.openxmlformats.org/officeDocument/2006/relationships/image" Target="media/image406.wmf"/><Relationship Id="rId1062" Type="http://schemas.openxmlformats.org/officeDocument/2006/relationships/image" Target="media/image500.wmf"/><Relationship Id="rId737" Type="http://schemas.openxmlformats.org/officeDocument/2006/relationships/image" Target="media/image341.wmf"/><Relationship Id="rId944" Type="http://schemas.openxmlformats.org/officeDocument/2006/relationships/oleObject" Target="embeddings/oleObject493.bin"/><Relationship Id="rId73" Type="http://schemas.openxmlformats.org/officeDocument/2006/relationships/image" Target="media/image28.wmf"/><Relationship Id="rId169" Type="http://schemas.openxmlformats.org/officeDocument/2006/relationships/image" Target="media/image76.wmf"/><Relationship Id="rId376" Type="http://schemas.openxmlformats.org/officeDocument/2006/relationships/oleObject" Target="embeddings/oleObject197.bin"/><Relationship Id="rId583" Type="http://schemas.openxmlformats.org/officeDocument/2006/relationships/oleObject" Target="embeddings/oleObject304.bin"/><Relationship Id="rId790" Type="http://schemas.openxmlformats.org/officeDocument/2006/relationships/image" Target="media/image363.wmf"/><Relationship Id="rId804" Type="http://schemas.openxmlformats.org/officeDocument/2006/relationships/oleObject" Target="embeddings/oleObject423.bin"/><Relationship Id="rId1227" Type="http://schemas.openxmlformats.org/officeDocument/2006/relationships/oleObject" Target="embeddings/oleObject634.bin"/><Relationship Id="rId4" Type="http://schemas.openxmlformats.org/officeDocument/2006/relationships/settings" Target="settings.xml"/><Relationship Id="rId236" Type="http://schemas.openxmlformats.org/officeDocument/2006/relationships/image" Target="media/image108.wmf"/><Relationship Id="rId443" Type="http://schemas.openxmlformats.org/officeDocument/2006/relationships/image" Target="media/image201.wmf"/><Relationship Id="rId650" Type="http://schemas.openxmlformats.org/officeDocument/2006/relationships/oleObject" Target="embeddings/oleObject339.bin"/><Relationship Id="rId888" Type="http://schemas.openxmlformats.org/officeDocument/2006/relationships/oleObject" Target="embeddings/oleObject466.bin"/><Relationship Id="rId1073" Type="http://schemas.openxmlformats.org/officeDocument/2006/relationships/oleObject" Target="embeddings/oleObject557.bin"/><Relationship Id="rId1280" Type="http://schemas.openxmlformats.org/officeDocument/2006/relationships/oleObject" Target="embeddings/oleObject660.bin"/><Relationship Id="rId303" Type="http://schemas.openxmlformats.org/officeDocument/2006/relationships/image" Target="media/image140.wmf"/><Relationship Id="rId748" Type="http://schemas.openxmlformats.org/officeDocument/2006/relationships/oleObject" Target="embeddings/oleObject393.bin"/><Relationship Id="rId955" Type="http://schemas.openxmlformats.org/officeDocument/2006/relationships/oleObject" Target="embeddings/oleObject498.bin"/><Relationship Id="rId1140" Type="http://schemas.openxmlformats.org/officeDocument/2006/relationships/oleObject" Target="embeddings/oleObject589.bin"/><Relationship Id="rId84" Type="http://schemas.openxmlformats.org/officeDocument/2006/relationships/image" Target="media/image33.wmf"/><Relationship Id="rId387" Type="http://schemas.openxmlformats.org/officeDocument/2006/relationships/image" Target="media/image174.wmf"/><Relationship Id="rId510" Type="http://schemas.openxmlformats.org/officeDocument/2006/relationships/oleObject" Target="embeddings/oleObject266.bin"/><Relationship Id="rId594" Type="http://schemas.openxmlformats.org/officeDocument/2006/relationships/image" Target="media/image274.wmf"/><Relationship Id="rId608" Type="http://schemas.openxmlformats.org/officeDocument/2006/relationships/image" Target="media/image281.wmf"/><Relationship Id="rId815" Type="http://schemas.openxmlformats.org/officeDocument/2006/relationships/image" Target="media/image376.wmf"/><Relationship Id="rId1238" Type="http://schemas.openxmlformats.org/officeDocument/2006/relationships/oleObject" Target="embeddings/oleObject639.bin"/><Relationship Id="rId247" Type="http://schemas.openxmlformats.org/officeDocument/2006/relationships/oleObject" Target="embeddings/oleObject123.bin"/><Relationship Id="rId899" Type="http://schemas.openxmlformats.org/officeDocument/2006/relationships/image" Target="media/image417.wmf"/><Relationship Id="rId1000" Type="http://schemas.openxmlformats.org/officeDocument/2006/relationships/oleObject" Target="embeddings/oleObject521.bin"/><Relationship Id="rId1084" Type="http://schemas.openxmlformats.org/officeDocument/2006/relationships/oleObject" Target="embeddings/oleObject562.bin"/><Relationship Id="rId1305" Type="http://schemas.openxmlformats.org/officeDocument/2006/relationships/oleObject" Target="embeddings/oleObject672.bin"/><Relationship Id="rId107" Type="http://schemas.openxmlformats.org/officeDocument/2006/relationships/oleObject" Target="embeddings/oleObject52.bin"/><Relationship Id="rId454" Type="http://schemas.openxmlformats.org/officeDocument/2006/relationships/oleObject" Target="embeddings/oleObject237.bin"/><Relationship Id="rId661" Type="http://schemas.openxmlformats.org/officeDocument/2006/relationships/oleObject" Target="embeddings/oleObject346.bin"/><Relationship Id="rId759" Type="http://schemas.openxmlformats.org/officeDocument/2006/relationships/oleObject" Target="embeddings/oleObject399.bin"/><Relationship Id="rId966" Type="http://schemas.openxmlformats.org/officeDocument/2006/relationships/image" Target="media/image452.wmf"/><Relationship Id="rId1291" Type="http://schemas.openxmlformats.org/officeDocument/2006/relationships/image" Target="media/image615.png"/><Relationship Id="rId11" Type="http://schemas.openxmlformats.org/officeDocument/2006/relationships/oleObject" Target="embeddings/oleObject1.bin"/><Relationship Id="rId314" Type="http://schemas.openxmlformats.org/officeDocument/2006/relationships/oleObject" Target="embeddings/oleObject158.bin"/><Relationship Id="rId398" Type="http://schemas.openxmlformats.org/officeDocument/2006/relationships/oleObject" Target="embeddings/oleObject208.bin"/><Relationship Id="rId521" Type="http://schemas.openxmlformats.org/officeDocument/2006/relationships/image" Target="media/image239.wmf"/><Relationship Id="rId619" Type="http://schemas.openxmlformats.org/officeDocument/2006/relationships/oleObject" Target="embeddings/oleObject322.bin"/><Relationship Id="rId1151" Type="http://schemas.openxmlformats.org/officeDocument/2006/relationships/oleObject" Target="embeddings/oleObject594.bin"/><Relationship Id="rId1249" Type="http://schemas.openxmlformats.org/officeDocument/2006/relationships/oleObject" Target="embeddings/oleObject645.bin"/><Relationship Id="rId95" Type="http://schemas.openxmlformats.org/officeDocument/2006/relationships/oleObject" Target="embeddings/oleObject46.bin"/><Relationship Id="rId160" Type="http://schemas.openxmlformats.org/officeDocument/2006/relationships/oleObject" Target="embeddings/oleObject78.bin"/><Relationship Id="rId826" Type="http://schemas.openxmlformats.org/officeDocument/2006/relationships/oleObject" Target="embeddings/oleObject434.bin"/><Relationship Id="rId1011" Type="http://schemas.openxmlformats.org/officeDocument/2006/relationships/oleObject" Target="embeddings/oleObject526.bin"/><Relationship Id="rId1109" Type="http://schemas.openxmlformats.org/officeDocument/2006/relationships/oleObject" Target="embeddings/oleObject574.bin"/><Relationship Id="rId258" Type="http://schemas.openxmlformats.org/officeDocument/2006/relationships/image" Target="media/image119.wmf"/><Relationship Id="rId465" Type="http://schemas.openxmlformats.org/officeDocument/2006/relationships/image" Target="media/image212.wmf"/><Relationship Id="rId672" Type="http://schemas.openxmlformats.org/officeDocument/2006/relationships/image" Target="media/image310.wmf"/><Relationship Id="rId1095" Type="http://schemas.openxmlformats.org/officeDocument/2006/relationships/image" Target="media/image517.wmf"/><Relationship Id="rId1316" Type="http://schemas.openxmlformats.org/officeDocument/2006/relationships/image" Target="media/image628.gif"/><Relationship Id="rId22" Type="http://schemas.openxmlformats.org/officeDocument/2006/relationships/oleObject" Target="embeddings/oleObject7.bin"/><Relationship Id="rId118" Type="http://schemas.openxmlformats.org/officeDocument/2006/relationships/image" Target="media/image50.wmf"/><Relationship Id="rId325" Type="http://schemas.openxmlformats.org/officeDocument/2006/relationships/image" Target="media/image151.emf"/><Relationship Id="rId532" Type="http://schemas.openxmlformats.org/officeDocument/2006/relationships/oleObject" Target="embeddings/oleObject277.bin"/><Relationship Id="rId977" Type="http://schemas.openxmlformats.org/officeDocument/2006/relationships/image" Target="media/image457.wmf"/><Relationship Id="rId1162" Type="http://schemas.openxmlformats.org/officeDocument/2006/relationships/image" Target="media/image552.wmf"/><Relationship Id="rId171" Type="http://schemas.openxmlformats.org/officeDocument/2006/relationships/image" Target="media/image77.wmf"/><Relationship Id="rId837" Type="http://schemas.openxmlformats.org/officeDocument/2006/relationships/oleObject" Target="embeddings/oleObject439.bin"/><Relationship Id="rId1022" Type="http://schemas.openxmlformats.org/officeDocument/2006/relationships/oleObject" Target="embeddings/oleObject531.bin"/><Relationship Id="rId269" Type="http://schemas.openxmlformats.org/officeDocument/2006/relationships/oleObject" Target="embeddings/oleObject134.bin"/><Relationship Id="rId476" Type="http://schemas.openxmlformats.org/officeDocument/2006/relationships/oleObject" Target="embeddings/oleObject249.bin"/><Relationship Id="rId683" Type="http://schemas.openxmlformats.org/officeDocument/2006/relationships/oleObject" Target="embeddings/oleObject357.bin"/><Relationship Id="rId890" Type="http://schemas.openxmlformats.org/officeDocument/2006/relationships/oleObject" Target="embeddings/oleObject467.bin"/><Relationship Id="rId904" Type="http://schemas.openxmlformats.org/officeDocument/2006/relationships/image" Target="media/image420.wmf"/><Relationship Id="rId1327" Type="http://schemas.openxmlformats.org/officeDocument/2006/relationships/image" Target="media/image634.wmf"/><Relationship Id="rId33" Type="http://schemas.openxmlformats.org/officeDocument/2006/relationships/oleObject" Target="embeddings/oleObject11.bin"/><Relationship Id="rId129" Type="http://schemas.openxmlformats.org/officeDocument/2006/relationships/oleObject" Target="embeddings/oleObject63.bin"/><Relationship Id="rId336" Type="http://schemas.openxmlformats.org/officeDocument/2006/relationships/image" Target="media/image157.wmf"/><Relationship Id="rId543" Type="http://schemas.openxmlformats.org/officeDocument/2006/relationships/image" Target="media/image250.wmf"/><Relationship Id="rId988" Type="http://schemas.openxmlformats.org/officeDocument/2006/relationships/oleObject" Target="embeddings/oleObject515.bin"/><Relationship Id="rId1173" Type="http://schemas.openxmlformats.org/officeDocument/2006/relationships/oleObject" Target="embeddings/oleObject605.bin"/><Relationship Id="rId182" Type="http://schemas.openxmlformats.org/officeDocument/2006/relationships/oleObject" Target="embeddings/oleObject89.bin"/><Relationship Id="rId403" Type="http://schemas.openxmlformats.org/officeDocument/2006/relationships/image" Target="media/image182.wmf"/><Relationship Id="rId750" Type="http://schemas.openxmlformats.org/officeDocument/2006/relationships/oleObject" Target="embeddings/oleObject394.bin"/><Relationship Id="rId848" Type="http://schemas.openxmlformats.org/officeDocument/2006/relationships/image" Target="media/image393.wmf"/><Relationship Id="rId1033" Type="http://schemas.openxmlformats.org/officeDocument/2006/relationships/oleObject" Target="embeddings/oleObject537.bin"/><Relationship Id="rId487" Type="http://schemas.openxmlformats.org/officeDocument/2006/relationships/image" Target="media/image222.wmf"/><Relationship Id="rId610" Type="http://schemas.openxmlformats.org/officeDocument/2006/relationships/image" Target="media/image282.wmf"/><Relationship Id="rId694" Type="http://schemas.openxmlformats.org/officeDocument/2006/relationships/oleObject" Target="embeddings/oleObject362.bin"/><Relationship Id="rId708" Type="http://schemas.openxmlformats.org/officeDocument/2006/relationships/oleObject" Target="embeddings/oleObject369.bin"/><Relationship Id="rId915" Type="http://schemas.openxmlformats.org/officeDocument/2006/relationships/oleObject" Target="embeddings/oleObject479.bin"/><Relationship Id="rId1240" Type="http://schemas.openxmlformats.org/officeDocument/2006/relationships/oleObject" Target="embeddings/oleObject640.bin"/><Relationship Id="rId1338" Type="http://schemas.openxmlformats.org/officeDocument/2006/relationships/oleObject" Target="embeddings/oleObject688.bin"/><Relationship Id="rId347" Type="http://schemas.openxmlformats.org/officeDocument/2006/relationships/oleObject" Target="embeddings/oleObject177.bin"/><Relationship Id="rId999" Type="http://schemas.openxmlformats.org/officeDocument/2006/relationships/image" Target="media/image468.wmf"/><Relationship Id="rId1100" Type="http://schemas.openxmlformats.org/officeDocument/2006/relationships/image" Target="media/image520.wmf"/><Relationship Id="rId1184" Type="http://schemas.openxmlformats.org/officeDocument/2006/relationships/image" Target="media/image563.emf"/><Relationship Id="rId44" Type="http://schemas.openxmlformats.org/officeDocument/2006/relationships/oleObject" Target="embeddings/oleObject17.bin"/><Relationship Id="rId554" Type="http://schemas.openxmlformats.org/officeDocument/2006/relationships/image" Target="media/image254.wmf"/><Relationship Id="rId761" Type="http://schemas.openxmlformats.org/officeDocument/2006/relationships/oleObject" Target="embeddings/oleObject400.bin"/><Relationship Id="rId859" Type="http://schemas.openxmlformats.org/officeDocument/2006/relationships/oleObject" Target="embeddings/oleObject450.bin"/><Relationship Id="rId193" Type="http://schemas.openxmlformats.org/officeDocument/2006/relationships/image" Target="media/image88.wmf"/><Relationship Id="rId207" Type="http://schemas.openxmlformats.org/officeDocument/2006/relationships/oleObject" Target="embeddings/oleObject102.bin"/><Relationship Id="rId414" Type="http://schemas.openxmlformats.org/officeDocument/2006/relationships/oleObject" Target="embeddings/oleObject216.bin"/><Relationship Id="rId498" Type="http://schemas.openxmlformats.org/officeDocument/2006/relationships/oleObject" Target="embeddings/oleObject260.bin"/><Relationship Id="rId621" Type="http://schemas.openxmlformats.org/officeDocument/2006/relationships/oleObject" Target="embeddings/oleObject323.bin"/><Relationship Id="rId1044" Type="http://schemas.openxmlformats.org/officeDocument/2006/relationships/image" Target="media/image491.wmf"/><Relationship Id="rId1251" Type="http://schemas.openxmlformats.org/officeDocument/2006/relationships/image" Target="media/image594.wmf"/><Relationship Id="rId1349" Type="http://schemas.openxmlformats.org/officeDocument/2006/relationships/image" Target="media/image645.wmf"/><Relationship Id="rId260" Type="http://schemas.openxmlformats.org/officeDocument/2006/relationships/image" Target="media/image120.wmf"/><Relationship Id="rId719" Type="http://schemas.openxmlformats.org/officeDocument/2006/relationships/image" Target="media/image332.wmf"/><Relationship Id="rId926" Type="http://schemas.openxmlformats.org/officeDocument/2006/relationships/image" Target="media/image431.wmf"/><Relationship Id="rId1111" Type="http://schemas.openxmlformats.org/officeDocument/2006/relationships/image" Target="media/image526.wmf"/><Relationship Id="rId55" Type="http://schemas.openxmlformats.org/officeDocument/2006/relationships/oleObject" Target="embeddings/oleObject23.bin"/><Relationship Id="rId120" Type="http://schemas.openxmlformats.org/officeDocument/2006/relationships/image" Target="media/image51.wmf"/><Relationship Id="rId358" Type="http://schemas.openxmlformats.org/officeDocument/2006/relationships/image" Target="media/image163.wmf"/><Relationship Id="rId565" Type="http://schemas.openxmlformats.org/officeDocument/2006/relationships/oleObject" Target="embeddings/oleObject295.bin"/><Relationship Id="rId772" Type="http://schemas.openxmlformats.org/officeDocument/2006/relationships/image" Target="media/image356.wmf"/><Relationship Id="rId1195" Type="http://schemas.openxmlformats.org/officeDocument/2006/relationships/oleObject" Target="embeddings/oleObject616.bin"/><Relationship Id="rId1209" Type="http://schemas.openxmlformats.org/officeDocument/2006/relationships/image" Target="media/image575.wmf"/><Relationship Id="rId218" Type="http://schemas.openxmlformats.org/officeDocument/2006/relationships/oleObject" Target="embeddings/oleObject108.bin"/><Relationship Id="rId425" Type="http://schemas.openxmlformats.org/officeDocument/2006/relationships/oleObject" Target="embeddings/oleObject222.bin"/><Relationship Id="rId632" Type="http://schemas.openxmlformats.org/officeDocument/2006/relationships/image" Target="media/image293.wmf"/><Relationship Id="rId1055" Type="http://schemas.openxmlformats.org/officeDocument/2006/relationships/oleObject" Target="embeddings/oleObject548.bin"/><Relationship Id="rId1262" Type="http://schemas.openxmlformats.org/officeDocument/2006/relationships/oleObject" Target="embeddings/oleObject652.bin"/><Relationship Id="rId271" Type="http://schemas.openxmlformats.org/officeDocument/2006/relationships/oleObject" Target="embeddings/oleObject135.bin"/><Relationship Id="rId937" Type="http://schemas.openxmlformats.org/officeDocument/2006/relationships/oleObject" Target="embeddings/oleObject490.bin"/><Relationship Id="rId1122" Type="http://schemas.openxmlformats.org/officeDocument/2006/relationships/oleObject" Target="embeddings/oleObject580.bin"/><Relationship Id="rId66" Type="http://schemas.openxmlformats.org/officeDocument/2006/relationships/oleObject" Target="embeddings/oleObject31.bin"/><Relationship Id="rId131" Type="http://schemas.openxmlformats.org/officeDocument/2006/relationships/oleObject" Target="embeddings/oleObject64.bin"/><Relationship Id="rId369" Type="http://schemas.openxmlformats.org/officeDocument/2006/relationships/oleObject" Target="embeddings/oleObject192.bin"/><Relationship Id="rId576" Type="http://schemas.openxmlformats.org/officeDocument/2006/relationships/image" Target="media/image265.wmf"/><Relationship Id="rId783" Type="http://schemas.openxmlformats.org/officeDocument/2006/relationships/oleObject" Target="embeddings/oleObject413.bin"/><Relationship Id="rId990" Type="http://schemas.openxmlformats.org/officeDocument/2006/relationships/oleObject" Target="embeddings/oleObject516.bin"/><Relationship Id="rId229" Type="http://schemas.openxmlformats.org/officeDocument/2006/relationships/oleObject" Target="embeddings/oleObject114.bin"/><Relationship Id="rId436" Type="http://schemas.openxmlformats.org/officeDocument/2006/relationships/image" Target="media/image198.wmf"/><Relationship Id="rId643" Type="http://schemas.openxmlformats.org/officeDocument/2006/relationships/oleObject" Target="embeddings/oleObject335.bin"/><Relationship Id="rId1066" Type="http://schemas.openxmlformats.org/officeDocument/2006/relationships/image" Target="media/image502.wmf"/><Relationship Id="rId1273" Type="http://schemas.openxmlformats.org/officeDocument/2006/relationships/oleObject" Target="embeddings/oleObject657.bin"/><Relationship Id="rId850" Type="http://schemas.openxmlformats.org/officeDocument/2006/relationships/image" Target="media/image394.wmf"/><Relationship Id="rId948" Type="http://schemas.openxmlformats.org/officeDocument/2006/relationships/oleObject" Target="embeddings/oleObject495.bin"/><Relationship Id="rId1133" Type="http://schemas.openxmlformats.org/officeDocument/2006/relationships/image" Target="media/image537.wmf"/><Relationship Id="rId77" Type="http://schemas.openxmlformats.org/officeDocument/2006/relationships/oleObject" Target="embeddings/oleObject37.bin"/><Relationship Id="rId282" Type="http://schemas.openxmlformats.org/officeDocument/2006/relationships/oleObject" Target="embeddings/oleObject141.bin"/><Relationship Id="rId503" Type="http://schemas.openxmlformats.org/officeDocument/2006/relationships/image" Target="media/image230.wmf"/><Relationship Id="rId587" Type="http://schemas.openxmlformats.org/officeDocument/2006/relationships/oleObject" Target="embeddings/oleObject306.bin"/><Relationship Id="rId710" Type="http://schemas.openxmlformats.org/officeDocument/2006/relationships/oleObject" Target="embeddings/oleObject371.bin"/><Relationship Id="rId808" Type="http://schemas.openxmlformats.org/officeDocument/2006/relationships/oleObject" Target="embeddings/oleObject425.bin"/><Relationship Id="rId1340" Type="http://schemas.openxmlformats.org/officeDocument/2006/relationships/oleObject" Target="embeddings/oleObject689.bin"/><Relationship Id="rId8" Type="http://schemas.openxmlformats.org/officeDocument/2006/relationships/image" Target="media/image1.gif"/><Relationship Id="rId142" Type="http://schemas.openxmlformats.org/officeDocument/2006/relationships/image" Target="media/image62.wmf"/><Relationship Id="rId447" Type="http://schemas.openxmlformats.org/officeDocument/2006/relationships/image" Target="media/image203.wmf"/><Relationship Id="rId794" Type="http://schemas.openxmlformats.org/officeDocument/2006/relationships/image" Target="media/image365.wmf"/><Relationship Id="rId1077" Type="http://schemas.openxmlformats.org/officeDocument/2006/relationships/image" Target="media/image508.wmf"/><Relationship Id="rId1200" Type="http://schemas.openxmlformats.org/officeDocument/2006/relationships/image" Target="media/image571.wmf"/><Relationship Id="rId654" Type="http://schemas.openxmlformats.org/officeDocument/2006/relationships/oleObject" Target="embeddings/oleObject341.bin"/><Relationship Id="rId861" Type="http://schemas.openxmlformats.org/officeDocument/2006/relationships/oleObject" Target="embeddings/oleObject451.bin"/><Relationship Id="rId959" Type="http://schemas.openxmlformats.org/officeDocument/2006/relationships/oleObject" Target="embeddings/oleObject500.bin"/><Relationship Id="rId1284" Type="http://schemas.openxmlformats.org/officeDocument/2006/relationships/oleObject" Target="embeddings/oleObject662.bin"/><Relationship Id="rId293" Type="http://schemas.openxmlformats.org/officeDocument/2006/relationships/oleObject" Target="embeddings/oleObject146.bin"/><Relationship Id="rId307" Type="http://schemas.openxmlformats.org/officeDocument/2006/relationships/image" Target="media/image142.wmf"/><Relationship Id="rId514" Type="http://schemas.openxmlformats.org/officeDocument/2006/relationships/oleObject" Target="embeddings/oleObject268.bin"/><Relationship Id="rId721" Type="http://schemas.openxmlformats.org/officeDocument/2006/relationships/image" Target="media/image333.wmf"/><Relationship Id="rId1144" Type="http://schemas.openxmlformats.org/officeDocument/2006/relationships/image" Target="media/image543.wmf"/><Relationship Id="rId1351" Type="http://schemas.openxmlformats.org/officeDocument/2006/relationships/image" Target="media/image646.wmf"/><Relationship Id="rId88" Type="http://schemas.openxmlformats.org/officeDocument/2006/relationships/image" Target="media/image35.wmf"/><Relationship Id="rId153" Type="http://schemas.openxmlformats.org/officeDocument/2006/relationships/image" Target="media/image68.wmf"/><Relationship Id="rId360" Type="http://schemas.openxmlformats.org/officeDocument/2006/relationships/oleObject" Target="embeddings/oleObject186.bin"/><Relationship Id="rId598" Type="http://schemas.openxmlformats.org/officeDocument/2006/relationships/image" Target="media/image276.wmf"/><Relationship Id="rId819" Type="http://schemas.openxmlformats.org/officeDocument/2006/relationships/image" Target="media/image378.wmf"/><Relationship Id="rId1004" Type="http://schemas.openxmlformats.org/officeDocument/2006/relationships/image" Target="media/image471.wmf"/><Relationship Id="rId1211" Type="http://schemas.openxmlformats.org/officeDocument/2006/relationships/image" Target="media/image576.wmf"/><Relationship Id="rId220" Type="http://schemas.openxmlformats.org/officeDocument/2006/relationships/oleObject" Target="embeddings/oleObject109.bin"/><Relationship Id="rId458" Type="http://schemas.openxmlformats.org/officeDocument/2006/relationships/oleObject" Target="embeddings/oleObject239.bin"/><Relationship Id="rId665" Type="http://schemas.openxmlformats.org/officeDocument/2006/relationships/oleObject" Target="embeddings/oleObject348.bin"/><Relationship Id="rId872" Type="http://schemas.openxmlformats.org/officeDocument/2006/relationships/oleObject" Target="embeddings/oleObject457.bin"/><Relationship Id="rId1088" Type="http://schemas.openxmlformats.org/officeDocument/2006/relationships/oleObject" Target="embeddings/oleObject564.bin"/><Relationship Id="rId1295" Type="http://schemas.openxmlformats.org/officeDocument/2006/relationships/oleObject" Target="embeddings/oleObject667.bin"/><Relationship Id="rId1309" Type="http://schemas.openxmlformats.org/officeDocument/2006/relationships/oleObject" Target="embeddings/oleObject674.bin"/><Relationship Id="rId15" Type="http://schemas.openxmlformats.org/officeDocument/2006/relationships/image" Target="media/image5.wmf"/><Relationship Id="rId318" Type="http://schemas.openxmlformats.org/officeDocument/2006/relationships/oleObject" Target="embeddings/oleObject160.bin"/><Relationship Id="rId525" Type="http://schemas.openxmlformats.org/officeDocument/2006/relationships/image" Target="media/image241.wmf"/><Relationship Id="rId732" Type="http://schemas.openxmlformats.org/officeDocument/2006/relationships/oleObject" Target="embeddings/oleObject383.bin"/><Relationship Id="rId1155" Type="http://schemas.openxmlformats.org/officeDocument/2006/relationships/oleObject" Target="embeddings/oleObject596.bin"/><Relationship Id="rId99" Type="http://schemas.openxmlformats.org/officeDocument/2006/relationships/oleObject" Target="embeddings/oleObject48.bin"/><Relationship Id="rId164" Type="http://schemas.openxmlformats.org/officeDocument/2006/relationships/oleObject" Target="embeddings/oleObject80.bin"/><Relationship Id="rId371" Type="http://schemas.openxmlformats.org/officeDocument/2006/relationships/oleObject" Target="embeddings/oleObject193.bin"/><Relationship Id="rId1015" Type="http://schemas.openxmlformats.org/officeDocument/2006/relationships/oleObject" Target="embeddings/oleObject528.bin"/><Relationship Id="rId1222" Type="http://schemas.openxmlformats.org/officeDocument/2006/relationships/oleObject" Target="embeddings/oleObject630.bin"/><Relationship Id="rId469" Type="http://schemas.openxmlformats.org/officeDocument/2006/relationships/oleObject" Target="embeddings/oleObject244.bin"/><Relationship Id="rId676" Type="http://schemas.openxmlformats.org/officeDocument/2006/relationships/image" Target="media/image312.wmf"/><Relationship Id="rId883" Type="http://schemas.openxmlformats.org/officeDocument/2006/relationships/image" Target="media/image409.wmf"/><Relationship Id="rId1099" Type="http://schemas.openxmlformats.org/officeDocument/2006/relationships/oleObject" Target="embeddings/oleObject569.bin"/><Relationship Id="rId26" Type="http://schemas.openxmlformats.org/officeDocument/2006/relationships/oleObject" Target="embeddings/oleObject9.bin"/><Relationship Id="rId231" Type="http://schemas.openxmlformats.org/officeDocument/2006/relationships/oleObject" Target="embeddings/oleObject115.bin"/><Relationship Id="rId329" Type="http://schemas.openxmlformats.org/officeDocument/2006/relationships/oleObject" Target="embeddings/oleObject165.bin"/><Relationship Id="rId536" Type="http://schemas.openxmlformats.org/officeDocument/2006/relationships/oleObject" Target="embeddings/oleObject279.bin"/><Relationship Id="rId1166" Type="http://schemas.openxmlformats.org/officeDocument/2006/relationships/image" Target="media/image554.wmf"/><Relationship Id="rId175" Type="http://schemas.openxmlformats.org/officeDocument/2006/relationships/image" Target="media/image79.wmf"/><Relationship Id="rId743" Type="http://schemas.openxmlformats.org/officeDocument/2006/relationships/image" Target="media/image342.wmf"/><Relationship Id="rId950" Type="http://schemas.openxmlformats.org/officeDocument/2006/relationships/oleObject" Target="embeddings/oleObject496.bin"/><Relationship Id="rId1026" Type="http://schemas.openxmlformats.org/officeDocument/2006/relationships/oleObject" Target="embeddings/oleObject533.bin"/><Relationship Id="rId382" Type="http://schemas.openxmlformats.org/officeDocument/2006/relationships/oleObject" Target="embeddings/oleObject200.bin"/><Relationship Id="rId603" Type="http://schemas.openxmlformats.org/officeDocument/2006/relationships/oleObject" Target="embeddings/oleObject314.bin"/><Relationship Id="rId687" Type="http://schemas.openxmlformats.org/officeDocument/2006/relationships/image" Target="media/image318.wmf"/><Relationship Id="rId810" Type="http://schemas.openxmlformats.org/officeDocument/2006/relationships/oleObject" Target="embeddings/oleObject426.bin"/><Relationship Id="rId908" Type="http://schemas.openxmlformats.org/officeDocument/2006/relationships/image" Target="media/image422.wmf"/><Relationship Id="rId1233" Type="http://schemas.openxmlformats.org/officeDocument/2006/relationships/image" Target="media/image586.wmf"/><Relationship Id="rId242" Type="http://schemas.openxmlformats.org/officeDocument/2006/relationships/image" Target="media/image111.wmf"/><Relationship Id="rId894" Type="http://schemas.openxmlformats.org/officeDocument/2006/relationships/image" Target="media/image414.wmf"/><Relationship Id="rId1177" Type="http://schemas.openxmlformats.org/officeDocument/2006/relationships/oleObject" Target="embeddings/oleObject607.bin"/><Relationship Id="rId1300" Type="http://schemas.openxmlformats.org/officeDocument/2006/relationships/image" Target="media/image620.wmf"/><Relationship Id="rId37" Type="http://schemas.openxmlformats.org/officeDocument/2006/relationships/oleObject" Target="embeddings/oleObject13.bin"/><Relationship Id="rId102" Type="http://schemas.openxmlformats.org/officeDocument/2006/relationships/image" Target="media/image42.wmf"/><Relationship Id="rId547" Type="http://schemas.openxmlformats.org/officeDocument/2006/relationships/oleObject" Target="embeddings/oleObject285.bin"/><Relationship Id="rId754" Type="http://schemas.openxmlformats.org/officeDocument/2006/relationships/image" Target="media/image347.wmf"/><Relationship Id="rId961" Type="http://schemas.openxmlformats.org/officeDocument/2006/relationships/oleObject" Target="embeddings/oleObject501.bin"/><Relationship Id="rId90" Type="http://schemas.openxmlformats.org/officeDocument/2006/relationships/image" Target="media/image36.wmf"/><Relationship Id="rId186" Type="http://schemas.openxmlformats.org/officeDocument/2006/relationships/oleObject" Target="embeddings/oleObject91.bin"/><Relationship Id="rId393" Type="http://schemas.openxmlformats.org/officeDocument/2006/relationships/image" Target="media/image177.wmf"/><Relationship Id="rId407" Type="http://schemas.openxmlformats.org/officeDocument/2006/relationships/image" Target="media/image184.wmf"/><Relationship Id="rId614" Type="http://schemas.openxmlformats.org/officeDocument/2006/relationships/image" Target="media/image284.wmf"/><Relationship Id="rId821" Type="http://schemas.openxmlformats.org/officeDocument/2006/relationships/image" Target="media/image379.wmf"/><Relationship Id="rId1037" Type="http://schemas.openxmlformats.org/officeDocument/2006/relationships/oleObject" Target="embeddings/oleObject539.bin"/><Relationship Id="rId1244" Type="http://schemas.openxmlformats.org/officeDocument/2006/relationships/oleObject" Target="embeddings/oleObject642.bin"/><Relationship Id="rId253" Type="http://schemas.openxmlformats.org/officeDocument/2006/relationships/oleObject" Target="embeddings/oleObject126.bin"/><Relationship Id="rId460" Type="http://schemas.openxmlformats.org/officeDocument/2006/relationships/oleObject" Target="embeddings/oleObject240.bin"/><Relationship Id="rId698" Type="http://schemas.openxmlformats.org/officeDocument/2006/relationships/oleObject" Target="embeddings/oleObject364.bin"/><Relationship Id="rId919" Type="http://schemas.openxmlformats.org/officeDocument/2006/relationships/oleObject" Target="embeddings/oleObject481.bin"/><Relationship Id="rId1090" Type="http://schemas.openxmlformats.org/officeDocument/2006/relationships/oleObject" Target="embeddings/oleObject565.bin"/><Relationship Id="rId1104" Type="http://schemas.openxmlformats.org/officeDocument/2006/relationships/image" Target="media/image522.wmf"/><Relationship Id="rId1311" Type="http://schemas.openxmlformats.org/officeDocument/2006/relationships/oleObject" Target="embeddings/oleObject675.bin"/><Relationship Id="rId48" Type="http://schemas.openxmlformats.org/officeDocument/2006/relationships/image" Target="media/image18.wmf"/><Relationship Id="rId113" Type="http://schemas.openxmlformats.org/officeDocument/2006/relationships/oleObject" Target="embeddings/oleObject55.bin"/><Relationship Id="rId320" Type="http://schemas.openxmlformats.org/officeDocument/2006/relationships/oleObject" Target="embeddings/oleObject161.bin"/><Relationship Id="rId558" Type="http://schemas.openxmlformats.org/officeDocument/2006/relationships/image" Target="media/image256.wmf"/><Relationship Id="rId765" Type="http://schemas.openxmlformats.org/officeDocument/2006/relationships/oleObject" Target="embeddings/oleObject402.bin"/><Relationship Id="rId972" Type="http://schemas.openxmlformats.org/officeDocument/2006/relationships/oleObject" Target="embeddings/oleObject507.bin"/><Relationship Id="rId1188" Type="http://schemas.openxmlformats.org/officeDocument/2006/relationships/image" Target="media/image565.wmf"/><Relationship Id="rId197" Type="http://schemas.openxmlformats.org/officeDocument/2006/relationships/oleObject" Target="embeddings/oleObject97.bin"/><Relationship Id="rId418" Type="http://schemas.openxmlformats.org/officeDocument/2006/relationships/oleObject" Target="embeddings/oleObject218.bin"/><Relationship Id="rId625" Type="http://schemas.openxmlformats.org/officeDocument/2006/relationships/oleObject" Target="embeddings/oleObject325.bin"/><Relationship Id="rId832" Type="http://schemas.openxmlformats.org/officeDocument/2006/relationships/oleObject" Target="embeddings/oleObject437.bin"/><Relationship Id="rId1048" Type="http://schemas.openxmlformats.org/officeDocument/2006/relationships/image" Target="media/image493.emf"/><Relationship Id="rId1255" Type="http://schemas.openxmlformats.org/officeDocument/2006/relationships/image" Target="media/image596.wmf"/><Relationship Id="rId264" Type="http://schemas.openxmlformats.org/officeDocument/2006/relationships/image" Target="media/image122.wmf"/><Relationship Id="rId471" Type="http://schemas.openxmlformats.org/officeDocument/2006/relationships/oleObject" Target="embeddings/oleObject245.bin"/><Relationship Id="rId1115" Type="http://schemas.openxmlformats.org/officeDocument/2006/relationships/image" Target="media/image528.wmf"/><Relationship Id="rId1322" Type="http://schemas.openxmlformats.org/officeDocument/2006/relationships/oleObject" Target="embeddings/oleObject680.bin"/><Relationship Id="rId59" Type="http://schemas.openxmlformats.org/officeDocument/2006/relationships/oleObject" Target="embeddings/oleObject27.bin"/><Relationship Id="rId124" Type="http://schemas.openxmlformats.org/officeDocument/2006/relationships/image" Target="media/image53.wmf"/><Relationship Id="rId569" Type="http://schemas.openxmlformats.org/officeDocument/2006/relationships/oleObject" Target="embeddings/oleObject297.bin"/><Relationship Id="rId776" Type="http://schemas.openxmlformats.org/officeDocument/2006/relationships/oleObject" Target="embeddings/oleObject408.bin"/><Relationship Id="rId983" Type="http://schemas.openxmlformats.org/officeDocument/2006/relationships/image" Target="media/image460.wmf"/><Relationship Id="rId1199" Type="http://schemas.openxmlformats.org/officeDocument/2006/relationships/oleObject" Target="embeddings/oleObject618.bin"/><Relationship Id="rId331" Type="http://schemas.openxmlformats.org/officeDocument/2006/relationships/oleObject" Target="embeddings/oleObject166.bin"/><Relationship Id="rId429" Type="http://schemas.openxmlformats.org/officeDocument/2006/relationships/oleObject" Target="embeddings/oleObject224.bin"/><Relationship Id="rId636" Type="http://schemas.openxmlformats.org/officeDocument/2006/relationships/image" Target="media/image295.wmf"/><Relationship Id="rId1059" Type="http://schemas.openxmlformats.org/officeDocument/2006/relationships/oleObject" Target="embeddings/oleObject550.bin"/><Relationship Id="rId1266" Type="http://schemas.openxmlformats.org/officeDocument/2006/relationships/image" Target="media/image602.wmf"/><Relationship Id="rId843" Type="http://schemas.openxmlformats.org/officeDocument/2006/relationships/image" Target="media/image391.wmf"/><Relationship Id="rId1126" Type="http://schemas.openxmlformats.org/officeDocument/2006/relationships/oleObject" Target="embeddings/oleObject582.bin"/><Relationship Id="rId275" Type="http://schemas.openxmlformats.org/officeDocument/2006/relationships/oleObject" Target="embeddings/oleObject137.bin"/><Relationship Id="rId482" Type="http://schemas.openxmlformats.org/officeDocument/2006/relationships/oleObject" Target="embeddings/oleObject252.bin"/><Relationship Id="rId703" Type="http://schemas.openxmlformats.org/officeDocument/2006/relationships/image" Target="media/image326.wmf"/><Relationship Id="rId910" Type="http://schemas.openxmlformats.org/officeDocument/2006/relationships/image" Target="media/image423.wmf"/><Relationship Id="rId1333" Type="http://schemas.openxmlformats.org/officeDocument/2006/relationships/image" Target="media/image637.wmf"/><Relationship Id="rId135" Type="http://schemas.openxmlformats.org/officeDocument/2006/relationships/oleObject" Target="embeddings/oleObject66.bin"/><Relationship Id="rId342" Type="http://schemas.openxmlformats.org/officeDocument/2006/relationships/oleObject" Target="embeddings/oleObject172.bin"/><Relationship Id="rId787" Type="http://schemas.openxmlformats.org/officeDocument/2006/relationships/oleObject" Target="embeddings/oleObject415.bin"/><Relationship Id="rId994" Type="http://schemas.openxmlformats.org/officeDocument/2006/relationships/oleObject" Target="embeddings/oleObject518.bin"/><Relationship Id="rId202" Type="http://schemas.openxmlformats.org/officeDocument/2006/relationships/image" Target="media/image92.wmf"/><Relationship Id="rId647" Type="http://schemas.openxmlformats.org/officeDocument/2006/relationships/image" Target="media/image299.wmf"/><Relationship Id="rId854" Type="http://schemas.openxmlformats.org/officeDocument/2006/relationships/image" Target="media/image396.wmf"/><Relationship Id="rId1277" Type="http://schemas.openxmlformats.org/officeDocument/2006/relationships/oleObject" Target="embeddings/oleObject659.bin"/><Relationship Id="rId286" Type="http://schemas.openxmlformats.org/officeDocument/2006/relationships/oleObject" Target="embeddings/oleObject143.bin"/><Relationship Id="rId493" Type="http://schemas.openxmlformats.org/officeDocument/2006/relationships/image" Target="media/image225.wmf"/><Relationship Id="rId507" Type="http://schemas.openxmlformats.org/officeDocument/2006/relationships/image" Target="media/image232.wmf"/><Relationship Id="rId714" Type="http://schemas.openxmlformats.org/officeDocument/2006/relationships/image" Target="media/image330.wmf"/><Relationship Id="rId921" Type="http://schemas.openxmlformats.org/officeDocument/2006/relationships/oleObject" Target="embeddings/oleObject482.bin"/><Relationship Id="rId1137" Type="http://schemas.openxmlformats.org/officeDocument/2006/relationships/image" Target="media/image539.wmf"/><Relationship Id="rId1344" Type="http://schemas.openxmlformats.org/officeDocument/2006/relationships/oleObject" Target="embeddings/oleObject691.bin"/><Relationship Id="rId50" Type="http://schemas.openxmlformats.org/officeDocument/2006/relationships/image" Target="media/image19.wmf"/><Relationship Id="rId146" Type="http://schemas.openxmlformats.org/officeDocument/2006/relationships/image" Target="media/image64.wmf"/><Relationship Id="rId353" Type="http://schemas.openxmlformats.org/officeDocument/2006/relationships/oleObject" Target="embeddings/oleObject182.bin"/><Relationship Id="rId560" Type="http://schemas.openxmlformats.org/officeDocument/2006/relationships/image" Target="media/image257.wmf"/><Relationship Id="rId798" Type="http://schemas.openxmlformats.org/officeDocument/2006/relationships/image" Target="media/image367.wmf"/><Relationship Id="rId1190" Type="http://schemas.openxmlformats.org/officeDocument/2006/relationships/image" Target="media/image566.wmf"/><Relationship Id="rId1204" Type="http://schemas.openxmlformats.org/officeDocument/2006/relationships/image" Target="media/image572.emf"/><Relationship Id="rId213" Type="http://schemas.openxmlformats.org/officeDocument/2006/relationships/oleObject" Target="embeddings/oleObject105.bin"/><Relationship Id="rId420" Type="http://schemas.openxmlformats.org/officeDocument/2006/relationships/oleObject" Target="embeddings/oleObject219.bin"/><Relationship Id="rId658" Type="http://schemas.openxmlformats.org/officeDocument/2006/relationships/image" Target="media/image304.wmf"/><Relationship Id="rId865" Type="http://schemas.openxmlformats.org/officeDocument/2006/relationships/oleObject" Target="embeddings/oleObject453.bin"/><Relationship Id="rId1050" Type="http://schemas.openxmlformats.org/officeDocument/2006/relationships/image" Target="media/image494.wmf"/><Relationship Id="rId1288" Type="http://schemas.openxmlformats.org/officeDocument/2006/relationships/oleObject" Target="embeddings/oleObject664.bin"/><Relationship Id="rId297" Type="http://schemas.openxmlformats.org/officeDocument/2006/relationships/oleObject" Target="embeddings/oleObject149.bin"/><Relationship Id="rId518" Type="http://schemas.openxmlformats.org/officeDocument/2006/relationships/oleObject" Target="embeddings/oleObject270.bin"/><Relationship Id="rId725" Type="http://schemas.openxmlformats.org/officeDocument/2006/relationships/image" Target="media/image335.wmf"/><Relationship Id="rId932" Type="http://schemas.openxmlformats.org/officeDocument/2006/relationships/image" Target="media/image434.wmf"/><Relationship Id="rId1148" Type="http://schemas.openxmlformats.org/officeDocument/2006/relationships/image" Target="media/image545.wmf"/><Relationship Id="rId1355" Type="http://schemas.openxmlformats.org/officeDocument/2006/relationships/header" Target="header1.xml"/><Relationship Id="rId157" Type="http://schemas.openxmlformats.org/officeDocument/2006/relationships/image" Target="media/image70.wmf"/><Relationship Id="rId364" Type="http://schemas.openxmlformats.org/officeDocument/2006/relationships/image" Target="media/image164.wmf"/><Relationship Id="rId1008" Type="http://schemas.openxmlformats.org/officeDocument/2006/relationships/image" Target="media/image473.wmf"/><Relationship Id="rId1215" Type="http://schemas.openxmlformats.org/officeDocument/2006/relationships/image" Target="media/image578.wmf"/><Relationship Id="rId61" Type="http://schemas.openxmlformats.org/officeDocument/2006/relationships/image" Target="media/image22.wmf"/><Relationship Id="rId571" Type="http://schemas.openxmlformats.org/officeDocument/2006/relationships/oleObject" Target="embeddings/oleObject298.bin"/><Relationship Id="rId669" Type="http://schemas.openxmlformats.org/officeDocument/2006/relationships/oleObject" Target="embeddings/oleObject350.bin"/><Relationship Id="rId876" Type="http://schemas.openxmlformats.org/officeDocument/2006/relationships/oleObject" Target="embeddings/oleObject460.bin"/><Relationship Id="rId1299" Type="http://schemas.openxmlformats.org/officeDocument/2006/relationships/oleObject" Target="embeddings/oleObject669.bin"/><Relationship Id="rId19" Type="http://schemas.openxmlformats.org/officeDocument/2006/relationships/image" Target="media/image7.png"/><Relationship Id="rId224" Type="http://schemas.openxmlformats.org/officeDocument/2006/relationships/oleObject" Target="embeddings/oleObject111.bin"/><Relationship Id="rId431" Type="http://schemas.openxmlformats.org/officeDocument/2006/relationships/oleObject" Target="embeddings/oleObject225.bin"/><Relationship Id="rId529" Type="http://schemas.openxmlformats.org/officeDocument/2006/relationships/image" Target="media/image243.wmf"/><Relationship Id="rId736" Type="http://schemas.openxmlformats.org/officeDocument/2006/relationships/oleObject" Target="embeddings/oleObject385.bin"/><Relationship Id="rId1061" Type="http://schemas.openxmlformats.org/officeDocument/2006/relationships/oleObject" Target="embeddings/oleObject551.bin"/><Relationship Id="rId1159" Type="http://schemas.openxmlformats.org/officeDocument/2006/relationships/oleObject" Target="embeddings/oleObject598.bin"/><Relationship Id="rId168" Type="http://schemas.openxmlformats.org/officeDocument/2006/relationships/oleObject" Target="embeddings/oleObject82.bin"/><Relationship Id="rId943" Type="http://schemas.openxmlformats.org/officeDocument/2006/relationships/image" Target="media/image440.wmf"/><Relationship Id="rId1019" Type="http://schemas.openxmlformats.org/officeDocument/2006/relationships/image" Target="media/image479.wmf"/><Relationship Id="rId72" Type="http://schemas.openxmlformats.org/officeDocument/2006/relationships/oleObject" Target="embeddings/oleObject34.bin"/><Relationship Id="rId375" Type="http://schemas.openxmlformats.org/officeDocument/2006/relationships/image" Target="media/image168.wmf"/><Relationship Id="rId582" Type="http://schemas.openxmlformats.org/officeDocument/2006/relationships/image" Target="media/image268.wmf"/><Relationship Id="rId803" Type="http://schemas.openxmlformats.org/officeDocument/2006/relationships/image" Target="media/image370.wmf"/><Relationship Id="rId1226" Type="http://schemas.openxmlformats.org/officeDocument/2006/relationships/image" Target="media/image582.wmf"/><Relationship Id="rId3" Type="http://schemas.openxmlformats.org/officeDocument/2006/relationships/styles" Target="styles.xml"/><Relationship Id="rId235" Type="http://schemas.openxmlformats.org/officeDocument/2006/relationships/oleObject" Target="embeddings/oleObject117.bin"/><Relationship Id="rId442" Type="http://schemas.openxmlformats.org/officeDocument/2006/relationships/oleObject" Target="embeddings/oleObject231.bin"/><Relationship Id="rId887" Type="http://schemas.openxmlformats.org/officeDocument/2006/relationships/image" Target="media/image411.wmf"/><Relationship Id="rId1072" Type="http://schemas.openxmlformats.org/officeDocument/2006/relationships/image" Target="media/image505.wmf"/><Relationship Id="rId302" Type="http://schemas.openxmlformats.org/officeDocument/2006/relationships/oleObject" Target="embeddings/oleObject152.bin"/><Relationship Id="rId747" Type="http://schemas.openxmlformats.org/officeDocument/2006/relationships/image" Target="media/image344.wmf"/><Relationship Id="rId954" Type="http://schemas.openxmlformats.org/officeDocument/2006/relationships/image" Target="media/image446.wmf"/><Relationship Id="rId83" Type="http://schemas.openxmlformats.org/officeDocument/2006/relationships/oleObject" Target="embeddings/oleObject40.bin"/><Relationship Id="rId179" Type="http://schemas.openxmlformats.org/officeDocument/2006/relationships/image" Target="media/image81.wmf"/><Relationship Id="rId386" Type="http://schemas.openxmlformats.org/officeDocument/2006/relationships/oleObject" Target="embeddings/oleObject202.bin"/><Relationship Id="rId593" Type="http://schemas.openxmlformats.org/officeDocument/2006/relationships/oleObject" Target="embeddings/oleObject309.bin"/><Relationship Id="rId607" Type="http://schemas.openxmlformats.org/officeDocument/2006/relationships/oleObject" Target="embeddings/oleObject316.bin"/><Relationship Id="rId814" Type="http://schemas.openxmlformats.org/officeDocument/2006/relationships/oleObject" Target="embeddings/oleObject428.bin"/><Relationship Id="rId1237" Type="http://schemas.openxmlformats.org/officeDocument/2006/relationships/image" Target="media/image588.wmf"/><Relationship Id="rId246" Type="http://schemas.openxmlformats.org/officeDocument/2006/relationships/image" Target="media/image113.wmf"/><Relationship Id="rId453" Type="http://schemas.openxmlformats.org/officeDocument/2006/relationships/image" Target="media/image206.wmf"/><Relationship Id="rId660" Type="http://schemas.openxmlformats.org/officeDocument/2006/relationships/oleObject" Target="embeddings/oleObject345.bin"/><Relationship Id="rId898" Type="http://schemas.openxmlformats.org/officeDocument/2006/relationships/oleObject" Target="embeddings/oleObject471.bin"/><Relationship Id="rId1083" Type="http://schemas.openxmlformats.org/officeDocument/2006/relationships/image" Target="media/image511.wmf"/><Relationship Id="rId1290" Type="http://schemas.openxmlformats.org/officeDocument/2006/relationships/oleObject" Target="embeddings/oleObject665.bin"/><Relationship Id="rId1304" Type="http://schemas.openxmlformats.org/officeDocument/2006/relationships/image" Target="media/image622.wmf"/><Relationship Id="rId106" Type="http://schemas.openxmlformats.org/officeDocument/2006/relationships/image" Target="media/image44.wmf"/><Relationship Id="rId313" Type="http://schemas.openxmlformats.org/officeDocument/2006/relationships/image" Target="media/image145.wmf"/><Relationship Id="rId758" Type="http://schemas.openxmlformats.org/officeDocument/2006/relationships/image" Target="media/image349.wmf"/><Relationship Id="rId965" Type="http://schemas.openxmlformats.org/officeDocument/2006/relationships/oleObject" Target="embeddings/oleObject503.bin"/><Relationship Id="rId1150" Type="http://schemas.openxmlformats.org/officeDocument/2006/relationships/image" Target="media/image546.wmf"/><Relationship Id="rId10" Type="http://schemas.openxmlformats.org/officeDocument/2006/relationships/image" Target="media/image3.wmf"/><Relationship Id="rId94" Type="http://schemas.openxmlformats.org/officeDocument/2006/relationships/image" Target="media/image38.wmf"/><Relationship Id="rId397" Type="http://schemas.openxmlformats.org/officeDocument/2006/relationships/image" Target="media/image179.wmf"/><Relationship Id="rId520" Type="http://schemas.openxmlformats.org/officeDocument/2006/relationships/oleObject" Target="embeddings/oleObject271.bin"/><Relationship Id="rId618" Type="http://schemas.openxmlformats.org/officeDocument/2006/relationships/image" Target="media/image286.wmf"/><Relationship Id="rId825" Type="http://schemas.openxmlformats.org/officeDocument/2006/relationships/image" Target="media/image381.wmf"/><Relationship Id="rId1248" Type="http://schemas.openxmlformats.org/officeDocument/2006/relationships/oleObject" Target="embeddings/oleObject644.bin"/><Relationship Id="rId257" Type="http://schemas.openxmlformats.org/officeDocument/2006/relationships/oleObject" Target="embeddings/oleObject128.bin"/><Relationship Id="rId464" Type="http://schemas.openxmlformats.org/officeDocument/2006/relationships/oleObject" Target="embeddings/oleObject242.bin"/><Relationship Id="rId1010" Type="http://schemas.openxmlformats.org/officeDocument/2006/relationships/image" Target="media/image474.wmf"/><Relationship Id="rId1094" Type="http://schemas.openxmlformats.org/officeDocument/2006/relationships/oleObject" Target="embeddings/oleObject567.bin"/><Relationship Id="rId1108" Type="http://schemas.openxmlformats.org/officeDocument/2006/relationships/image" Target="media/image524.wmf"/><Relationship Id="rId1315" Type="http://schemas.openxmlformats.org/officeDocument/2006/relationships/oleObject" Target="embeddings/oleObject677.bin"/><Relationship Id="rId117" Type="http://schemas.openxmlformats.org/officeDocument/2006/relationships/oleObject" Target="embeddings/oleObject57.bin"/><Relationship Id="rId671" Type="http://schemas.openxmlformats.org/officeDocument/2006/relationships/oleObject" Target="embeddings/oleObject351.bin"/><Relationship Id="rId769" Type="http://schemas.openxmlformats.org/officeDocument/2006/relationships/oleObject" Target="embeddings/oleObject404.bin"/><Relationship Id="rId976" Type="http://schemas.openxmlformats.org/officeDocument/2006/relationships/oleObject" Target="embeddings/oleObject509.bin"/><Relationship Id="rId324" Type="http://schemas.openxmlformats.org/officeDocument/2006/relationships/oleObject" Target="embeddings/oleObject163.bin"/><Relationship Id="rId531" Type="http://schemas.openxmlformats.org/officeDocument/2006/relationships/image" Target="media/image244.wmf"/><Relationship Id="rId629" Type="http://schemas.openxmlformats.org/officeDocument/2006/relationships/oleObject" Target="embeddings/oleObject327.bin"/><Relationship Id="rId1161" Type="http://schemas.openxmlformats.org/officeDocument/2006/relationships/oleObject" Target="embeddings/oleObject599.bin"/><Relationship Id="rId1259" Type="http://schemas.openxmlformats.org/officeDocument/2006/relationships/image" Target="media/image598.wmf"/><Relationship Id="rId836" Type="http://schemas.openxmlformats.org/officeDocument/2006/relationships/image" Target="media/image387.wmf"/><Relationship Id="rId1021" Type="http://schemas.openxmlformats.org/officeDocument/2006/relationships/image" Target="media/image480.wmf"/><Relationship Id="rId1119" Type="http://schemas.openxmlformats.org/officeDocument/2006/relationships/image" Target="media/image530.wmf"/><Relationship Id="rId903" Type="http://schemas.openxmlformats.org/officeDocument/2006/relationships/image" Target="media/image419.png"/><Relationship Id="rId1326" Type="http://schemas.openxmlformats.org/officeDocument/2006/relationships/oleObject" Target="embeddings/oleObject682.bin"/><Relationship Id="rId32" Type="http://schemas.openxmlformats.org/officeDocument/2006/relationships/image" Target="media/image11.wmf"/><Relationship Id="rId181" Type="http://schemas.openxmlformats.org/officeDocument/2006/relationships/image" Target="media/image82.wmf"/><Relationship Id="rId279" Type="http://schemas.openxmlformats.org/officeDocument/2006/relationships/image" Target="media/image129.wmf"/><Relationship Id="rId486" Type="http://schemas.openxmlformats.org/officeDocument/2006/relationships/oleObject" Target="embeddings/oleObject254.bin"/><Relationship Id="rId693" Type="http://schemas.openxmlformats.org/officeDocument/2006/relationships/image" Target="media/image321.wmf"/><Relationship Id="rId139" Type="http://schemas.openxmlformats.org/officeDocument/2006/relationships/oleObject" Target="embeddings/oleObject68.bin"/><Relationship Id="rId346" Type="http://schemas.openxmlformats.org/officeDocument/2006/relationships/oleObject" Target="embeddings/oleObject176.bin"/><Relationship Id="rId553" Type="http://schemas.openxmlformats.org/officeDocument/2006/relationships/oleObject" Target="embeddings/oleObject289.bin"/><Relationship Id="rId760" Type="http://schemas.openxmlformats.org/officeDocument/2006/relationships/image" Target="media/image350.wmf"/><Relationship Id="rId998" Type="http://schemas.openxmlformats.org/officeDocument/2006/relationships/oleObject" Target="embeddings/oleObject520.bin"/><Relationship Id="rId1183" Type="http://schemas.openxmlformats.org/officeDocument/2006/relationships/oleObject" Target="embeddings/oleObject610.bin"/><Relationship Id="rId206" Type="http://schemas.openxmlformats.org/officeDocument/2006/relationships/image" Target="media/image94.wmf"/><Relationship Id="rId413" Type="http://schemas.openxmlformats.org/officeDocument/2006/relationships/image" Target="media/image187.wmf"/><Relationship Id="rId858" Type="http://schemas.openxmlformats.org/officeDocument/2006/relationships/image" Target="media/image398.wmf"/><Relationship Id="rId1043" Type="http://schemas.openxmlformats.org/officeDocument/2006/relationships/oleObject" Target="embeddings/oleObject542.bin"/><Relationship Id="rId620" Type="http://schemas.openxmlformats.org/officeDocument/2006/relationships/image" Target="media/image287.wmf"/><Relationship Id="rId718" Type="http://schemas.openxmlformats.org/officeDocument/2006/relationships/oleObject" Target="embeddings/oleObject376.bin"/><Relationship Id="rId925" Type="http://schemas.openxmlformats.org/officeDocument/2006/relationships/oleObject" Target="embeddings/oleObject484.bin"/><Relationship Id="rId1250" Type="http://schemas.openxmlformats.org/officeDocument/2006/relationships/oleObject" Target="embeddings/oleObject646.bin"/><Relationship Id="rId1348" Type="http://schemas.openxmlformats.org/officeDocument/2006/relationships/oleObject" Target="embeddings/oleObject693.bin"/><Relationship Id="rId1110" Type="http://schemas.openxmlformats.org/officeDocument/2006/relationships/image" Target="media/image525.emf"/><Relationship Id="rId1208" Type="http://schemas.openxmlformats.org/officeDocument/2006/relationships/oleObject" Target="embeddings/oleObject623.bin"/><Relationship Id="rId54" Type="http://schemas.openxmlformats.org/officeDocument/2006/relationships/image" Target="media/image21.wmf"/><Relationship Id="rId270" Type="http://schemas.openxmlformats.org/officeDocument/2006/relationships/image" Target="media/image125.wmf"/><Relationship Id="rId130" Type="http://schemas.openxmlformats.org/officeDocument/2006/relationships/image" Target="media/image56.wmf"/><Relationship Id="rId368" Type="http://schemas.openxmlformats.org/officeDocument/2006/relationships/image" Target="media/image166.wmf"/><Relationship Id="rId575" Type="http://schemas.openxmlformats.org/officeDocument/2006/relationships/oleObject" Target="embeddings/oleObject300.bin"/><Relationship Id="rId782" Type="http://schemas.openxmlformats.org/officeDocument/2006/relationships/image" Target="media/image359.wmf"/><Relationship Id="rId228" Type="http://schemas.openxmlformats.org/officeDocument/2006/relationships/oleObject" Target="embeddings/oleObject113.bin"/><Relationship Id="rId435" Type="http://schemas.openxmlformats.org/officeDocument/2006/relationships/oleObject" Target="embeddings/oleObject227.bin"/><Relationship Id="rId642" Type="http://schemas.openxmlformats.org/officeDocument/2006/relationships/oleObject" Target="embeddings/oleObject334.bin"/><Relationship Id="rId1065" Type="http://schemas.openxmlformats.org/officeDocument/2006/relationships/oleObject" Target="embeddings/oleObject553.bin"/><Relationship Id="rId1272" Type="http://schemas.openxmlformats.org/officeDocument/2006/relationships/image" Target="media/image605.wmf"/><Relationship Id="rId502" Type="http://schemas.openxmlformats.org/officeDocument/2006/relationships/oleObject" Target="embeddings/oleObject262.bin"/><Relationship Id="rId947" Type="http://schemas.openxmlformats.org/officeDocument/2006/relationships/image" Target="media/image442.wmf"/><Relationship Id="rId1132" Type="http://schemas.openxmlformats.org/officeDocument/2006/relationships/oleObject" Target="embeddings/oleObject585.bin"/><Relationship Id="rId76" Type="http://schemas.openxmlformats.org/officeDocument/2006/relationships/oleObject" Target="embeddings/oleObject36.bin"/><Relationship Id="rId807" Type="http://schemas.openxmlformats.org/officeDocument/2006/relationships/image" Target="media/image372.wmf"/><Relationship Id="rId292" Type="http://schemas.openxmlformats.org/officeDocument/2006/relationships/image" Target="media/image136.wmf"/><Relationship Id="rId597" Type="http://schemas.openxmlformats.org/officeDocument/2006/relationships/oleObject" Target="embeddings/oleObject311.bin"/><Relationship Id="rId152" Type="http://schemas.openxmlformats.org/officeDocument/2006/relationships/image" Target="media/image67.emf"/><Relationship Id="rId457" Type="http://schemas.openxmlformats.org/officeDocument/2006/relationships/image" Target="media/image208.wmf"/><Relationship Id="rId1087" Type="http://schemas.openxmlformats.org/officeDocument/2006/relationships/image" Target="media/image513.wmf"/><Relationship Id="rId1294" Type="http://schemas.openxmlformats.org/officeDocument/2006/relationships/image" Target="media/image617.wmf"/><Relationship Id="rId664" Type="http://schemas.openxmlformats.org/officeDocument/2006/relationships/image" Target="media/image306.wmf"/><Relationship Id="rId871" Type="http://schemas.openxmlformats.org/officeDocument/2006/relationships/oleObject" Target="embeddings/oleObject456.bin"/><Relationship Id="rId969" Type="http://schemas.openxmlformats.org/officeDocument/2006/relationships/oleObject" Target="embeddings/oleObject505.bin"/><Relationship Id="rId317" Type="http://schemas.openxmlformats.org/officeDocument/2006/relationships/image" Target="media/image147.wmf"/><Relationship Id="rId524" Type="http://schemas.openxmlformats.org/officeDocument/2006/relationships/oleObject" Target="embeddings/oleObject273.bin"/><Relationship Id="rId731" Type="http://schemas.openxmlformats.org/officeDocument/2006/relationships/image" Target="media/image338.wmf"/><Relationship Id="rId1154" Type="http://schemas.openxmlformats.org/officeDocument/2006/relationships/image" Target="media/image548.wmf"/><Relationship Id="rId98" Type="http://schemas.openxmlformats.org/officeDocument/2006/relationships/image" Target="media/image40.wmf"/><Relationship Id="rId829" Type="http://schemas.openxmlformats.org/officeDocument/2006/relationships/image" Target="media/image383.wmf"/><Relationship Id="rId1014" Type="http://schemas.openxmlformats.org/officeDocument/2006/relationships/image" Target="media/image476.wmf"/><Relationship Id="rId1221" Type="http://schemas.openxmlformats.org/officeDocument/2006/relationships/image" Target="media/image581.wmf"/><Relationship Id="rId1319" Type="http://schemas.openxmlformats.org/officeDocument/2006/relationships/image" Target="media/image630.wmf"/><Relationship Id="rId25" Type="http://schemas.openxmlformats.org/officeDocument/2006/relationships/image" Target="media/image8.wmf"/><Relationship Id="rId174" Type="http://schemas.openxmlformats.org/officeDocument/2006/relationships/oleObject" Target="embeddings/oleObject85.bin"/><Relationship Id="rId381" Type="http://schemas.openxmlformats.org/officeDocument/2006/relationships/image" Target="media/image171.wmf"/><Relationship Id="rId241" Type="http://schemas.openxmlformats.org/officeDocument/2006/relationships/oleObject" Target="embeddings/oleObject120.bin"/><Relationship Id="rId479" Type="http://schemas.openxmlformats.org/officeDocument/2006/relationships/image" Target="media/image218.wmf"/><Relationship Id="rId686" Type="http://schemas.openxmlformats.org/officeDocument/2006/relationships/image" Target="media/image317.emf"/><Relationship Id="rId893" Type="http://schemas.openxmlformats.org/officeDocument/2006/relationships/oleObject" Target="embeddings/oleObject469.bin"/><Relationship Id="rId339" Type="http://schemas.openxmlformats.org/officeDocument/2006/relationships/oleObject" Target="embeddings/oleObject170.bin"/><Relationship Id="rId546" Type="http://schemas.openxmlformats.org/officeDocument/2006/relationships/oleObject" Target="embeddings/oleObject284.bin"/><Relationship Id="rId753" Type="http://schemas.openxmlformats.org/officeDocument/2006/relationships/oleObject" Target="embeddings/oleObject396.bin"/><Relationship Id="rId1176" Type="http://schemas.openxmlformats.org/officeDocument/2006/relationships/image" Target="media/image559.wmf"/><Relationship Id="rId101" Type="http://schemas.openxmlformats.org/officeDocument/2006/relationships/oleObject" Target="embeddings/oleObject49.bin"/><Relationship Id="rId406" Type="http://schemas.openxmlformats.org/officeDocument/2006/relationships/oleObject" Target="embeddings/oleObject212.bin"/><Relationship Id="rId960" Type="http://schemas.openxmlformats.org/officeDocument/2006/relationships/image" Target="media/image449.wmf"/><Relationship Id="rId1036" Type="http://schemas.openxmlformats.org/officeDocument/2006/relationships/image" Target="media/image487.wmf"/><Relationship Id="rId1243" Type="http://schemas.openxmlformats.org/officeDocument/2006/relationships/image" Target="media/image591.wmf"/><Relationship Id="rId613" Type="http://schemas.openxmlformats.org/officeDocument/2006/relationships/oleObject" Target="embeddings/oleObject319.bin"/><Relationship Id="rId820" Type="http://schemas.openxmlformats.org/officeDocument/2006/relationships/oleObject" Target="embeddings/oleObject431.bin"/><Relationship Id="rId918" Type="http://schemas.openxmlformats.org/officeDocument/2006/relationships/image" Target="media/image427.wmf"/><Relationship Id="rId1103" Type="http://schemas.openxmlformats.org/officeDocument/2006/relationships/oleObject" Target="embeddings/oleObject571.bin"/><Relationship Id="rId1310" Type="http://schemas.openxmlformats.org/officeDocument/2006/relationships/image" Target="media/image625.wmf"/><Relationship Id="rId47" Type="http://schemas.openxmlformats.org/officeDocument/2006/relationships/oleObject" Target="embeddings/oleObject19.bin"/><Relationship Id="rId196" Type="http://schemas.openxmlformats.org/officeDocument/2006/relationships/oleObject" Target="embeddings/oleObject96.bin"/><Relationship Id="rId263" Type="http://schemas.openxmlformats.org/officeDocument/2006/relationships/oleObject" Target="embeddings/oleObject131.bin"/><Relationship Id="rId470" Type="http://schemas.openxmlformats.org/officeDocument/2006/relationships/image" Target="media/image215.wmf"/><Relationship Id="rId123" Type="http://schemas.openxmlformats.org/officeDocument/2006/relationships/oleObject" Target="embeddings/oleObject60.bin"/><Relationship Id="rId330" Type="http://schemas.openxmlformats.org/officeDocument/2006/relationships/image" Target="media/image154.wmf"/><Relationship Id="rId568" Type="http://schemas.openxmlformats.org/officeDocument/2006/relationships/image" Target="media/image261.wmf"/><Relationship Id="rId775" Type="http://schemas.openxmlformats.org/officeDocument/2006/relationships/oleObject" Target="embeddings/oleObject407.bin"/><Relationship Id="rId982" Type="http://schemas.openxmlformats.org/officeDocument/2006/relationships/oleObject" Target="embeddings/oleObject512.bin"/><Relationship Id="rId1198" Type="http://schemas.openxmlformats.org/officeDocument/2006/relationships/image" Target="media/image570.wmf"/><Relationship Id="rId428" Type="http://schemas.openxmlformats.org/officeDocument/2006/relationships/image" Target="media/image194.wmf"/><Relationship Id="rId635" Type="http://schemas.openxmlformats.org/officeDocument/2006/relationships/oleObject" Target="embeddings/oleObject330.bin"/><Relationship Id="rId842" Type="http://schemas.openxmlformats.org/officeDocument/2006/relationships/oleObject" Target="embeddings/oleObject441.bin"/><Relationship Id="rId1058" Type="http://schemas.openxmlformats.org/officeDocument/2006/relationships/image" Target="media/image498.wmf"/><Relationship Id="rId1265" Type="http://schemas.openxmlformats.org/officeDocument/2006/relationships/image" Target="media/image601.png"/><Relationship Id="rId702" Type="http://schemas.openxmlformats.org/officeDocument/2006/relationships/oleObject" Target="embeddings/oleObject366.bin"/><Relationship Id="rId1125" Type="http://schemas.openxmlformats.org/officeDocument/2006/relationships/image" Target="media/image533.wmf"/><Relationship Id="rId1332" Type="http://schemas.openxmlformats.org/officeDocument/2006/relationships/oleObject" Target="embeddings/oleObject685.bin"/><Relationship Id="rId69" Type="http://schemas.openxmlformats.org/officeDocument/2006/relationships/image" Target="media/image26.wmf"/><Relationship Id="rId285" Type="http://schemas.openxmlformats.org/officeDocument/2006/relationships/image" Target="media/image132.wmf"/><Relationship Id="rId492" Type="http://schemas.openxmlformats.org/officeDocument/2006/relationships/oleObject" Target="embeddings/oleObject257.bin"/><Relationship Id="rId797" Type="http://schemas.openxmlformats.org/officeDocument/2006/relationships/oleObject" Target="embeddings/oleObject420.bin"/><Relationship Id="rId145" Type="http://schemas.openxmlformats.org/officeDocument/2006/relationships/oleObject" Target="embeddings/oleObject71.bin"/><Relationship Id="rId352" Type="http://schemas.openxmlformats.org/officeDocument/2006/relationships/image" Target="media/image160.wmf"/><Relationship Id="rId1287" Type="http://schemas.openxmlformats.org/officeDocument/2006/relationships/image" Target="media/image613.wmf"/><Relationship Id="rId212" Type="http://schemas.openxmlformats.org/officeDocument/2006/relationships/image" Target="media/image97.wmf"/><Relationship Id="rId657" Type="http://schemas.openxmlformats.org/officeDocument/2006/relationships/oleObject" Target="embeddings/oleObject343.bin"/><Relationship Id="rId864" Type="http://schemas.openxmlformats.org/officeDocument/2006/relationships/image" Target="media/image401.wmf"/><Relationship Id="rId517" Type="http://schemas.openxmlformats.org/officeDocument/2006/relationships/image" Target="media/image237.wmf"/><Relationship Id="rId724" Type="http://schemas.openxmlformats.org/officeDocument/2006/relationships/oleObject" Target="embeddings/oleObject379.bin"/><Relationship Id="rId931" Type="http://schemas.openxmlformats.org/officeDocument/2006/relationships/oleObject" Target="embeddings/oleObject487.bin"/><Relationship Id="rId1147" Type="http://schemas.openxmlformats.org/officeDocument/2006/relationships/oleObject" Target="embeddings/oleObject592.bin"/><Relationship Id="rId1354" Type="http://schemas.openxmlformats.org/officeDocument/2006/relationships/oleObject" Target="embeddings/oleObject696.bin"/><Relationship Id="rId60" Type="http://schemas.openxmlformats.org/officeDocument/2006/relationships/oleObject" Target="embeddings/oleObject28.bin"/><Relationship Id="rId1007" Type="http://schemas.openxmlformats.org/officeDocument/2006/relationships/oleObject" Target="embeddings/oleObject524.bin"/><Relationship Id="rId1214" Type="http://schemas.openxmlformats.org/officeDocument/2006/relationships/oleObject" Target="embeddings/oleObject626.bin"/><Relationship Id="rId18" Type="http://schemas.openxmlformats.org/officeDocument/2006/relationships/oleObject" Target="embeddings/Microsoft_Visio_2003-2010_Drawing.vsd"/><Relationship Id="rId167" Type="http://schemas.openxmlformats.org/officeDocument/2006/relationships/image" Target="media/image75.wmf"/><Relationship Id="rId374" Type="http://schemas.openxmlformats.org/officeDocument/2006/relationships/oleObject" Target="embeddings/oleObject196.bin"/><Relationship Id="rId581" Type="http://schemas.openxmlformats.org/officeDocument/2006/relationships/oleObject" Target="embeddings/oleObject303.bin"/><Relationship Id="rId234" Type="http://schemas.openxmlformats.org/officeDocument/2006/relationships/image" Target="media/image107.wmf"/><Relationship Id="rId679" Type="http://schemas.openxmlformats.org/officeDocument/2006/relationships/oleObject" Target="embeddings/oleObject355.bin"/><Relationship Id="rId886" Type="http://schemas.openxmlformats.org/officeDocument/2006/relationships/oleObject" Target="embeddings/oleObject465.bin"/><Relationship Id="rId2" Type="http://schemas.openxmlformats.org/officeDocument/2006/relationships/numbering" Target="numbering.xml"/><Relationship Id="rId441" Type="http://schemas.openxmlformats.org/officeDocument/2006/relationships/image" Target="media/image200.wmf"/><Relationship Id="rId539" Type="http://schemas.openxmlformats.org/officeDocument/2006/relationships/image" Target="media/image248.wmf"/><Relationship Id="rId746" Type="http://schemas.openxmlformats.org/officeDocument/2006/relationships/oleObject" Target="embeddings/oleObject392.bin"/><Relationship Id="rId1071" Type="http://schemas.openxmlformats.org/officeDocument/2006/relationships/oleObject" Target="embeddings/oleObject556.bin"/><Relationship Id="rId1169" Type="http://schemas.openxmlformats.org/officeDocument/2006/relationships/oleObject" Target="embeddings/oleObject603.bin"/><Relationship Id="rId301" Type="http://schemas.openxmlformats.org/officeDocument/2006/relationships/image" Target="media/image139.wmf"/><Relationship Id="rId953" Type="http://schemas.openxmlformats.org/officeDocument/2006/relationships/oleObject" Target="embeddings/oleObject497.bin"/><Relationship Id="rId1029" Type="http://schemas.openxmlformats.org/officeDocument/2006/relationships/image" Target="media/image484.wmf"/><Relationship Id="rId1236" Type="http://schemas.openxmlformats.org/officeDocument/2006/relationships/oleObject" Target="embeddings/oleObject638.bin"/><Relationship Id="rId82" Type="http://schemas.openxmlformats.org/officeDocument/2006/relationships/image" Target="media/image32.wmf"/><Relationship Id="rId606" Type="http://schemas.openxmlformats.org/officeDocument/2006/relationships/image" Target="media/image280.wmf"/><Relationship Id="rId813" Type="http://schemas.openxmlformats.org/officeDocument/2006/relationships/image" Target="media/image375.wmf"/><Relationship Id="rId1303" Type="http://schemas.openxmlformats.org/officeDocument/2006/relationships/oleObject" Target="embeddings/oleObject671.bin"/><Relationship Id="rId189" Type="http://schemas.openxmlformats.org/officeDocument/2006/relationships/image" Target="media/image86.wmf"/><Relationship Id="rId396" Type="http://schemas.openxmlformats.org/officeDocument/2006/relationships/oleObject" Target="embeddings/oleObject207.bin"/><Relationship Id="rId256" Type="http://schemas.openxmlformats.org/officeDocument/2006/relationships/image" Target="media/image118.wmf"/><Relationship Id="rId463" Type="http://schemas.openxmlformats.org/officeDocument/2006/relationships/image" Target="media/image211.wmf"/><Relationship Id="rId670" Type="http://schemas.openxmlformats.org/officeDocument/2006/relationships/image" Target="media/image309.wmf"/><Relationship Id="rId1093" Type="http://schemas.openxmlformats.org/officeDocument/2006/relationships/image" Target="media/image516.wmf"/><Relationship Id="rId116" Type="http://schemas.openxmlformats.org/officeDocument/2006/relationships/image" Target="media/image49.wmf"/><Relationship Id="rId323" Type="http://schemas.openxmlformats.org/officeDocument/2006/relationships/image" Target="media/image150.wmf"/><Relationship Id="rId530" Type="http://schemas.openxmlformats.org/officeDocument/2006/relationships/oleObject" Target="embeddings/oleObject276.bin"/><Relationship Id="rId768" Type="http://schemas.openxmlformats.org/officeDocument/2006/relationships/image" Target="media/image354.wmf"/><Relationship Id="rId975" Type="http://schemas.openxmlformats.org/officeDocument/2006/relationships/image" Target="media/image456.wmf"/><Relationship Id="rId1160" Type="http://schemas.openxmlformats.org/officeDocument/2006/relationships/image" Target="media/image551.wmf"/><Relationship Id="rId628" Type="http://schemas.openxmlformats.org/officeDocument/2006/relationships/image" Target="media/image291.wmf"/><Relationship Id="rId835" Type="http://schemas.openxmlformats.org/officeDocument/2006/relationships/oleObject" Target="embeddings/oleObject438.bin"/><Relationship Id="rId1258" Type="http://schemas.openxmlformats.org/officeDocument/2006/relationships/oleObject" Target="embeddings/oleObject650.bin"/><Relationship Id="rId1020" Type="http://schemas.openxmlformats.org/officeDocument/2006/relationships/oleObject" Target="embeddings/oleObject530.bin"/><Relationship Id="rId1118" Type="http://schemas.openxmlformats.org/officeDocument/2006/relationships/oleObject" Target="embeddings/oleObject578.bin"/><Relationship Id="rId1325" Type="http://schemas.openxmlformats.org/officeDocument/2006/relationships/image" Target="media/image633.wmf"/><Relationship Id="rId902" Type="http://schemas.openxmlformats.org/officeDocument/2006/relationships/oleObject" Target="embeddings/oleObject473.bin"/><Relationship Id="rId31" Type="http://schemas.openxmlformats.org/officeDocument/2006/relationships/oleObject" Target="embeddings/Microsoft_Visio_2003-2010_Drawing3.vsd"/><Relationship Id="rId180" Type="http://schemas.openxmlformats.org/officeDocument/2006/relationships/oleObject" Target="embeddings/oleObject88.bin"/><Relationship Id="rId278" Type="http://schemas.openxmlformats.org/officeDocument/2006/relationships/oleObject" Target="embeddings/oleObject139.bin"/><Relationship Id="rId485" Type="http://schemas.openxmlformats.org/officeDocument/2006/relationships/image" Target="media/image221.wmf"/><Relationship Id="rId692" Type="http://schemas.openxmlformats.org/officeDocument/2006/relationships/oleObject" Target="embeddings/oleObject361.bin"/><Relationship Id="rId138" Type="http://schemas.openxmlformats.org/officeDocument/2006/relationships/image" Target="media/image60.wmf"/><Relationship Id="rId345" Type="http://schemas.openxmlformats.org/officeDocument/2006/relationships/oleObject" Target="embeddings/oleObject175.bin"/><Relationship Id="rId552" Type="http://schemas.openxmlformats.org/officeDocument/2006/relationships/image" Target="media/image253.wmf"/><Relationship Id="rId997" Type="http://schemas.openxmlformats.org/officeDocument/2006/relationships/image" Target="media/image467.wmf"/><Relationship Id="rId1182" Type="http://schemas.openxmlformats.org/officeDocument/2006/relationships/image" Target="media/image562.wmf"/><Relationship Id="rId205" Type="http://schemas.openxmlformats.org/officeDocument/2006/relationships/oleObject" Target="embeddings/oleObject101.bin"/><Relationship Id="rId412" Type="http://schemas.openxmlformats.org/officeDocument/2006/relationships/oleObject" Target="embeddings/oleObject215.bin"/><Relationship Id="rId857" Type="http://schemas.openxmlformats.org/officeDocument/2006/relationships/oleObject" Target="embeddings/oleObject449.bin"/><Relationship Id="rId1042" Type="http://schemas.openxmlformats.org/officeDocument/2006/relationships/image" Target="media/image490.wmf"/><Relationship Id="rId717" Type="http://schemas.openxmlformats.org/officeDocument/2006/relationships/image" Target="media/image331.wmf"/><Relationship Id="rId924" Type="http://schemas.openxmlformats.org/officeDocument/2006/relationships/image" Target="media/image430.wmf"/><Relationship Id="rId1347" Type="http://schemas.openxmlformats.org/officeDocument/2006/relationships/image" Target="media/image644.wmf"/><Relationship Id="rId53" Type="http://schemas.openxmlformats.org/officeDocument/2006/relationships/oleObject" Target="embeddings/oleObject22.bin"/><Relationship Id="rId1207" Type="http://schemas.openxmlformats.org/officeDocument/2006/relationships/image" Target="media/image574.wmf"/><Relationship Id="rId367" Type="http://schemas.openxmlformats.org/officeDocument/2006/relationships/oleObject" Target="embeddings/oleObject191.bin"/><Relationship Id="rId574" Type="http://schemas.openxmlformats.org/officeDocument/2006/relationships/image" Target="media/image264.wmf"/><Relationship Id="rId227" Type="http://schemas.openxmlformats.org/officeDocument/2006/relationships/image" Target="media/image104.wmf"/><Relationship Id="rId781" Type="http://schemas.openxmlformats.org/officeDocument/2006/relationships/oleObject" Target="embeddings/oleObject412.bin"/><Relationship Id="rId879" Type="http://schemas.openxmlformats.org/officeDocument/2006/relationships/image" Target="media/image407.wmf"/><Relationship Id="rId434" Type="http://schemas.openxmlformats.org/officeDocument/2006/relationships/image" Target="media/image197.wmf"/><Relationship Id="rId641" Type="http://schemas.openxmlformats.org/officeDocument/2006/relationships/oleObject" Target="embeddings/oleObject333.bin"/><Relationship Id="rId739" Type="http://schemas.openxmlformats.org/officeDocument/2006/relationships/oleObject" Target="embeddings/oleObject387.bin"/><Relationship Id="rId1064" Type="http://schemas.openxmlformats.org/officeDocument/2006/relationships/image" Target="media/image501.wmf"/><Relationship Id="rId1271" Type="http://schemas.openxmlformats.org/officeDocument/2006/relationships/oleObject" Target="embeddings/oleObject656.bin"/><Relationship Id="rId501" Type="http://schemas.openxmlformats.org/officeDocument/2006/relationships/image" Target="media/image229.wmf"/><Relationship Id="rId946" Type="http://schemas.openxmlformats.org/officeDocument/2006/relationships/oleObject" Target="embeddings/oleObject494.bin"/><Relationship Id="rId1131" Type="http://schemas.openxmlformats.org/officeDocument/2006/relationships/image" Target="media/image536.wmf"/><Relationship Id="rId1229" Type="http://schemas.openxmlformats.org/officeDocument/2006/relationships/image" Target="media/image584.wmf"/><Relationship Id="rId75" Type="http://schemas.openxmlformats.org/officeDocument/2006/relationships/image" Target="media/image29.wmf"/><Relationship Id="rId806" Type="http://schemas.openxmlformats.org/officeDocument/2006/relationships/oleObject" Target="embeddings/oleObject424.bin"/><Relationship Id="rId291" Type="http://schemas.openxmlformats.org/officeDocument/2006/relationships/oleObject" Target="embeddings/oleObject145.bin"/><Relationship Id="rId151" Type="http://schemas.openxmlformats.org/officeDocument/2006/relationships/oleObject" Target="embeddings/oleObject74.bin"/><Relationship Id="rId389" Type="http://schemas.openxmlformats.org/officeDocument/2006/relationships/image" Target="media/image175.wmf"/><Relationship Id="rId596" Type="http://schemas.openxmlformats.org/officeDocument/2006/relationships/image" Target="media/image275.wmf"/><Relationship Id="rId249" Type="http://schemas.openxmlformats.org/officeDocument/2006/relationships/oleObject" Target="embeddings/oleObject124.bin"/><Relationship Id="rId456" Type="http://schemas.openxmlformats.org/officeDocument/2006/relationships/oleObject" Target="embeddings/oleObject238.bin"/><Relationship Id="rId663" Type="http://schemas.openxmlformats.org/officeDocument/2006/relationships/oleObject" Target="embeddings/oleObject347.bin"/><Relationship Id="rId870" Type="http://schemas.openxmlformats.org/officeDocument/2006/relationships/image" Target="media/image404.png"/><Relationship Id="rId1086" Type="http://schemas.openxmlformats.org/officeDocument/2006/relationships/oleObject" Target="embeddings/oleObject563.bin"/><Relationship Id="rId1293" Type="http://schemas.openxmlformats.org/officeDocument/2006/relationships/oleObject" Target="embeddings/oleObject666.bin"/><Relationship Id="rId109" Type="http://schemas.openxmlformats.org/officeDocument/2006/relationships/oleObject" Target="embeddings/oleObject53.bin"/><Relationship Id="rId316" Type="http://schemas.openxmlformats.org/officeDocument/2006/relationships/oleObject" Target="embeddings/oleObject159.bin"/><Relationship Id="rId523" Type="http://schemas.openxmlformats.org/officeDocument/2006/relationships/image" Target="media/image240.wmf"/><Relationship Id="rId968" Type="http://schemas.openxmlformats.org/officeDocument/2006/relationships/image" Target="media/image453.wmf"/><Relationship Id="rId1153" Type="http://schemas.openxmlformats.org/officeDocument/2006/relationships/oleObject" Target="embeddings/oleObject595.bin"/><Relationship Id="rId97" Type="http://schemas.openxmlformats.org/officeDocument/2006/relationships/oleObject" Target="embeddings/oleObject47.bin"/><Relationship Id="rId730" Type="http://schemas.openxmlformats.org/officeDocument/2006/relationships/oleObject" Target="embeddings/oleObject382.bin"/><Relationship Id="rId828" Type="http://schemas.openxmlformats.org/officeDocument/2006/relationships/oleObject" Target="embeddings/oleObject435.bin"/><Relationship Id="rId1013" Type="http://schemas.openxmlformats.org/officeDocument/2006/relationships/oleObject" Target="embeddings/oleObject527.bin"/><Relationship Id="rId1220" Type="http://schemas.openxmlformats.org/officeDocument/2006/relationships/oleObject" Target="embeddings/oleObject629.bin"/><Relationship Id="rId1318" Type="http://schemas.openxmlformats.org/officeDocument/2006/relationships/oleObject" Target="embeddings/oleObject678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648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7AC9F5-D0F0-475C-A8E7-A08A548D92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75</TotalTime>
  <Pages>23</Pages>
  <Words>5112</Words>
  <Characters>29144</Characters>
  <Application>Microsoft Office Word</Application>
  <DocSecurity>0</DocSecurity>
  <Lines>242</Lines>
  <Paragraphs>68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34188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17</cp:revision>
  <cp:lastPrinted>2021-06-25T18:21:00Z</cp:lastPrinted>
  <dcterms:created xsi:type="dcterms:W3CDTF">2021-06-26T00:16:00Z</dcterms:created>
  <dcterms:modified xsi:type="dcterms:W3CDTF">2021-07-01T13:40:00Z</dcterms:modified>
</cp:coreProperties>
</file>